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1C060F4D" w:rsidR="00CD4C7B" w:rsidRPr="00B34D27" w:rsidRDefault="00B05962" w:rsidP="7C772F6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eastAsia="zh-CN"/>
        </w:rPr>
      </w:pPr>
      <w:r w:rsidRPr="00206283">
        <w:rPr>
          <w:noProof w:val="0"/>
          <w:sz w:val="24"/>
          <w:szCs w:val="24"/>
        </w:rPr>
        <w:t>3GPP TSG-RAN WG2 Meeting #</w:t>
      </w:r>
      <w:r w:rsidR="00053631" w:rsidRPr="00206283">
        <w:rPr>
          <w:noProof w:val="0"/>
          <w:sz w:val="24"/>
          <w:szCs w:val="24"/>
          <w:lang w:eastAsia="zh-CN"/>
        </w:rPr>
        <w:t>1</w:t>
      </w:r>
      <w:r w:rsidR="00CA7B9B">
        <w:rPr>
          <w:noProof w:val="0"/>
          <w:sz w:val="24"/>
          <w:szCs w:val="24"/>
          <w:lang w:eastAsia="zh-CN"/>
        </w:rPr>
        <w:t>0</w:t>
      </w:r>
      <w:r w:rsidR="009E70EE">
        <w:rPr>
          <w:noProof w:val="0"/>
          <w:sz w:val="24"/>
          <w:szCs w:val="24"/>
          <w:lang w:eastAsia="zh-CN"/>
        </w:rPr>
        <w:t>8</w:t>
      </w:r>
      <w:r w:rsidR="00052049">
        <w:rPr>
          <w:noProof w:val="0"/>
          <w:sz w:val="24"/>
          <w:szCs w:val="24"/>
          <w:lang w:eastAsia="zh-CN"/>
        </w:rPr>
        <w:tab/>
      </w:r>
      <w:r w:rsidR="00520BF3">
        <w:rPr>
          <w:noProof w:val="0"/>
          <w:sz w:val="24"/>
          <w:szCs w:val="24"/>
          <w:lang w:eastAsia="zh-CN"/>
        </w:rPr>
        <w:t>R2-</w:t>
      </w:r>
      <w:r w:rsidR="00906B8D">
        <w:rPr>
          <w:noProof w:val="0"/>
          <w:sz w:val="24"/>
          <w:szCs w:val="24"/>
          <w:lang w:eastAsia="zh-CN"/>
        </w:rPr>
        <w:t>191</w:t>
      </w:r>
      <w:r w:rsidR="00BA23EC">
        <w:rPr>
          <w:noProof w:val="0"/>
          <w:sz w:val="24"/>
          <w:szCs w:val="24"/>
          <w:lang w:eastAsia="zh-CN"/>
        </w:rPr>
        <w:t>5390</w:t>
      </w:r>
      <w:bookmarkStart w:id="0" w:name="_GoBack"/>
      <w:bookmarkEnd w:id="0"/>
    </w:p>
    <w:p w14:paraId="579BF6FE" w14:textId="0C08588B" w:rsidR="00A017BC" w:rsidRPr="00B62621" w:rsidRDefault="00327CAE" w:rsidP="00A017B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AD1BA6">
        <w:rPr>
          <w:rFonts w:eastAsia="SimSun"/>
          <w:b/>
          <w:sz w:val="24"/>
          <w:szCs w:val="24"/>
          <w:lang w:eastAsia="ja-JP"/>
        </w:rPr>
        <w:t xml:space="preserve">Reno, </w:t>
      </w:r>
      <w:r w:rsidR="00791D12" w:rsidRPr="00791D12">
        <w:rPr>
          <w:rFonts w:eastAsia="SimSun"/>
          <w:b/>
          <w:sz w:val="24"/>
          <w:szCs w:val="24"/>
          <w:lang w:eastAsia="ja-JP"/>
        </w:rPr>
        <w:t>Nevada,</w:t>
      </w:r>
      <w:r w:rsidRPr="00AD1BA6">
        <w:rPr>
          <w:rFonts w:eastAsia="SimSun"/>
          <w:b/>
          <w:sz w:val="24"/>
          <w:szCs w:val="24"/>
          <w:lang w:eastAsia="ja-JP"/>
        </w:rPr>
        <w:t xml:space="preserve"> US</w:t>
      </w:r>
      <w:r w:rsidR="00791D12" w:rsidRPr="00AD1BA6">
        <w:rPr>
          <w:rFonts w:eastAsia="SimSun"/>
          <w:b/>
          <w:sz w:val="24"/>
          <w:szCs w:val="24"/>
          <w:lang w:eastAsia="ja-JP"/>
        </w:rPr>
        <w:t>,</w:t>
      </w:r>
      <w:r w:rsidR="00791D12" w:rsidDel="00791D12">
        <w:rPr>
          <w:rFonts w:eastAsia="SimSun"/>
          <w:b/>
          <w:sz w:val="24"/>
          <w:szCs w:val="24"/>
          <w:lang w:eastAsia="ja-JP"/>
        </w:rPr>
        <w:t xml:space="preserve"> </w:t>
      </w:r>
      <w:r>
        <w:rPr>
          <w:rFonts w:eastAsia="SimSun"/>
          <w:b/>
          <w:sz w:val="24"/>
          <w:szCs w:val="24"/>
          <w:lang w:eastAsia="ja-JP"/>
        </w:rPr>
        <w:t>18</w:t>
      </w:r>
      <w:r w:rsidR="00B34814" w:rsidRPr="00E003F9">
        <w:rPr>
          <w:rFonts w:eastAsia="SimSun"/>
          <w:b/>
          <w:sz w:val="24"/>
          <w:szCs w:val="24"/>
          <w:lang w:eastAsia="ja-JP"/>
        </w:rPr>
        <w:t>-</w:t>
      </w:r>
      <w:r>
        <w:rPr>
          <w:rFonts w:eastAsia="SimSun"/>
          <w:b/>
          <w:sz w:val="24"/>
          <w:szCs w:val="24"/>
          <w:lang w:eastAsia="ja-JP"/>
        </w:rPr>
        <w:t>22</w:t>
      </w:r>
      <w:r w:rsidRPr="00E003F9">
        <w:rPr>
          <w:rFonts w:eastAsia="SimSun"/>
          <w:b/>
          <w:sz w:val="24"/>
          <w:szCs w:val="24"/>
          <w:lang w:eastAsia="ja-JP"/>
        </w:rPr>
        <w:t xml:space="preserve"> </w:t>
      </w:r>
      <w:r>
        <w:rPr>
          <w:rFonts w:eastAsia="SimSun"/>
          <w:b/>
          <w:sz w:val="24"/>
          <w:szCs w:val="24"/>
          <w:lang w:eastAsia="ja-JP"/>
        </w:rPr>
        <w:t>November</w:t>
      </w:r>
      <w:r w:rsidR="00A017BC" w:rsidRPr="00E003F9">
        <w:rPr>
          <w:rFonts w:eastAsia="SimSun"/>
          <w:b/>
          <w:sz w:val="24"/>
          <w:szCs w:val="24"/>
          <w:lang w:eastAsia="ja-JP"/>
        </w:rPr>
        <w:t xml:space="preserve"> 2019</w:t>
      </w:r>
      <w:r w:rsidR="00906B8D">
        <w:rPr>
          <w:rFonts w:eastAsia="SimSun"/>
          <w:b/>
          <w:sz w:val="24"/>
          <w:szCs w:val="24"/>
          <w:lang w:eastAsia="ja-JP"/>
        </w:rPr>
        <w:tab/>
      </w:r>
      <w:r w:rsidR="00906B8D" w:rsidRPr="00906B8D">
        <w:rPr>
          <w:rFonts w:eastAsia="SimSun"/>
          <w:i/>
          <w:sz w:val="24"/>
          <w:szCs w:val="24"/>
          <w:u w:val="single"/>
          <w:lang w:eastAsia="ja-JP"/>
        </w:rPr>
        <w:t>(Resubmission of R2-</w:t>
      </w:r>
      <w:r w:rsidR="009E70EE" w:rsidRPr="00906B8D">
        <w:rPr>
          <w:rFonts w:eastAsia="SimSun"/>
          <w:i/>
          <w:sz w:val="24"/>
          <w:szCs w:val="24"/>
          <w:u w:val="single"/>
          <w:lang w:eastAsia="ja-JP"/>
        </w:rPr>
        <w:t>19</w:t>
      </w:r>
      <w:r w:rsidR="009E70EE">
        <w:rPr>
          <w:rFonts w:eastAsia="SimSun"/>
          <w:i/>
          <w:sz w:val="24"/>
          <w:szCs w:val="24"/>
          <w:u w:val="single"/>
          <w:lang w:eastAsia="ja-JP"/>
        </w:rPr>
        <w:t>12659</w:t>
      </w:r>
      <w:r w:rsidR="00906B8D" w:rsidRPr="00906B8D">
        <w:rPr>
          <w:rFonts w:eastAsia="SimSun"/>
          <w:i/>
          <w:sz w:val="24"/>
          <w:szCs w:val="24"/>
          <w:u w:val="single"/>
          <w:lang w:eastAsia="ja-JP"/>
        </w:rPr>
        <w:t>)</w:t>
      </w:r>
    </w:p>
    <w:p w14:paraId="231362B2" w14:textId="14DB4078" w:rsidR="00CD4C7B" w:rsidRPr="00052049" w:rsidRDefault="00CD4C7B">
      <w:pPr>
        <w:pStyle w:val="Header"/>
        <w:tabs>
          <w:tab w:val="right" w:pos="9639"/>
        </w:tabs>
        <w:rPr>
          <w:rFonts w:cs="Arial"/>
          <w:noProof w:val="0"/>
          <w:sz w:val="24"/>
          <w:szCs w:val="24"/>
          <w:lang w:eastAsia="zh-CN"/>
        </w:rPr>
      </w:pPr>
    </w:p>
    <w:p w14:paraId="49379CFB" w14:textId="66451A52" w:rsidR="00CD4C7B" w:rsidRPr="00CA7B9B" w:rsidRDefault="00CD4C7B">
      <w:pPr>
        <w:pStyle w:val="Header"/>
        <w:rPr>
          <w:noProof w:val="0"/>
          <w:sz w:val="24"/>
          <w:szCs w:val="24"/>
        </w:rPr>
      </w:pPr>
    </w:p>
    <w:p w14:paraId="758E2B30" w14:textId="788AAF7C" w:rsidR="00CD4C7B" w:rsidRPr="00B34D27" w:rsidRDefault="00CD4C7B">
      <w:pPr>
        <w:pStyle w:val="CRCoverPage"/>
        <w:tabs>
          <w:tab w:val="left" w:pos="1985"/>
        </w:tabs>
        <w:rPr>
          <w:rFonts w:eastAsia="SimSun" w:cs="Arial"/>
          <w:b/>
          <w:bCs/>
          <w:sz w:val="24"/>
          <w:szCs w:val="24"/>
          <w:lang w:eastAsia="zh-CN"/>
        </w:rPr>
      </w:pPr>
      <w:r w:rsidRPr="000B5F61">
        <w:rPr>
          <w:b/>
          <w:bCs/>
          <w:sz w:val="24"/>
          <w:szCs w:val="24"/>
        </w:rPr>
        <w:t>Agenda item:</w:t>
      </w:r>
      <w:r w:rsidRPr="00A8562D">
        <w:rPr>
          <w:rFonts w:cs="Arial"/>
          <w:b/>
          <w:bCs/>
          <w:sz w:val="24"/>
        </w:rPr>
        <w:tab/>
      </w:r>
      <w:r w:rsidR="003812F9" w:rsidRPr="00AD1BA6">
        <w:rPr>
          <w:b/>
          <w:bCs/>
          <w:sz w:val="24"/>
          <w:szCs w:val="24"/>
        </w:rPr>
        <w:t>6.2.3.</w:t>
      </w:r>
      <w:r w:rsidR="009832C9">
        <w:rPr>
          <w:b/>
          <w:bCs/>
          <w:sz w:val="24"/>
          <w:szCs w:val="24"/>
        </w:rPr>
        <w:t>3</w:t>
      </w:r>
    </w:p>
    <w:p w14:paraId="6A1BC0C1" w14:textId="2FF76E31" w:rsidR="00CD4C7B" w:rsidRPr="00D84168" w:rsidRDefault="00CD4C7B">
      <w:pPr>
        <w:tabs>
          <w:tab w:val="left" w:pos="1985"/>
        </w:tabs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 w:rsidRPr="00D84168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00D84168">
        <w:rPr>
          <w:rFonts w:ascii="Arial" w:eastAsia="Arial" w:hAnsi="Arial" w:cs="Arial"/>
          <w:b/>
          <w:bCs/>
          <w:sz w:val="24"/>
          <w:szCs w:val="24"/>
        </w:rPr>
        <w:t xml:space="preserve">, </w:t>
      </w:r>
      <w:r w:rsidR="00325AE3" w:rsidRPr="00D84168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00D84168">
        <w:rPr>
          <w:rFonts w:ascii="Arial" w:eastAsia="Arial" w:hAnsi="Arial" w:cs="Arial"/>
          <w:b/>
          <w:bCs/>
          <w:sz w:val="24"/>
          <w:szCs w:val="24"/>
        </w:rPr>
        <w:t xml:space="preserve"> Shanghai Bell</w:t>
      </w:r>
    </w:p>
    <w:p w14:paraId="45BE90BE" w14:textId="7FA78515" w:rsidR="00CD4C7B" w:rsidRPr="00D84168" w:rsidRDefault="00CD4C7B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46D18" w:rsidRPr="00D84168">
        <w:rPr>
          <w:rFonts w:ascii="Arial" w:eastAsia="Arial" w:hAnsi="Arial" w:cs="Arial"/>
          <w:b/>
          <w:bCs/>
          <w:sz w:val="24"/>
          <w:szCs w:val="24"/>
          <w:lang w:eastAsia="zh-CN"/>
        </w:rPr>
        <w:t xml:space="preserve">RLM/RLF measurement on NR-U </w:t>
      </w:r>
    </w:p>
    <w:p w14:paraId="3AC3A0B1" w14:textId="170817CC" w:rsidR="00CD4C7B" w:rsidRPr="00D84168" w:rsidRDefault="00CD4C7B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10313" w:rsidRPr="00D84168">
        <w:rPr>
          <w:rFonts w:ascii="Arial" w:eastAsia="Arial" w:hAnsi="Arial" w:cs="Arial"/>
          <w:b/>
          <w:bCs/>
          <w:sz w:val="24"/>
          <w:szCs w:val="24"/>
        </w:rPr>
        <w:t>FS_NR_unlic – Release 16</w:t>
      </w:r>
    </w:p>
    <w:p w14:paraId="7DF86DB4" w14:textId="77777777" w:rsidR="00CD4C7B" w:rsidRPr="00D84168" w:rsidRDefault="00CD4C7B">
      <w:pPr>
        <w:tabs>
          <w:tab w:val="left" w:pos="1985"/>
        </w:tabs>
        <w:rPr>
          <w:rFonts w:ascii="Arial" w:eastAsia="Arial" w:hAnsi="Arial" w:cs="Arial"/>
          <w:b/>
          <w:bCs/>
          <w:sz w:val="24"/>
          <w:szCs w:val="24"/>
        </w:rPr>
      </w:pPr>
      <w:r w:rsidRPr="00D84168">
        <w:rPr>
          <w:rFonts w:ascii="Arial" w:eastAsia="Arial" w:hAnsi="Arial" w:cs="Arial"/>
          <w:b/>
          <w:bCs/>
          <w:sz w:val="24"/>
          <w:szCs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D84168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1A2145B" w14:textId="34529039" w:rsidR="009A3994" w:rsidRDefault="009A3994" w:rsidP="00D84168">
      <w:pPr>
        <w:spacing w:after="120"/>
        <w:jc w:val="both"/>
        <w:rPr>
          <w:lang w:val="en-US" w:eastAsia="fi-FI"/>
        </w:rPr>
      </w:pPr>
      <w:r w:rsidRPr="00520BF3">
        <w:rPr>
          <w:lang w:val="en-US" w:eastAsia="fi-FI"/>
        </w:rPr>
        <w:t xml:space="preserve">During the RAN#82 meeting, the WID [1] of NR-based Access to Unlicensed Spectrum was approved. One of the objectives is to specify the following </w:t>
      </w:r>
      <w:r w:rsidRPr="001049CE">
        <w:rPr>
          <w:lang w:val="en-US" w:eastAsia="fi-FI"/>
        </w:rPr>
        <w:t>RLM</w:t>
      </w:r>
      <w:r w:rsidR="00610D19">
        <w:rPr>
          <w:lang w:val="en-US" w:eastAsia="fi-FI"/>
        </w:rPr>
        <w:t>/RRM</w:t>
      </w:r>
      <w:r w:rsidRPr="00520BF3">
        <w:rPr>
          <w:lang w:val="en-US" w:eastAsia="fi-FI"/>
        </w:rPr>
        <w:t xml:space="preserve"> operations for NR-U</w:t>
      </w:r>
      <w:r>
        <w:rPr>
          <w:lang w:val="en-US" w:eastAsia="fi-FI"/>
        </w:rPr>
        <w:t>:</w:t>
      </w:r>
    </w:p>
    <w:p w14:paraId="7016A4E7" w14:textId="0368F7D5" w:rsidR="009A3994" w:rsidRDefault="009A3994" w:rsidP="00520BF3">
      <w:pPr>
        <w:spacing w:after="120"/>
        <w:ind w:leftChars="100" w:left="200"/>
        <w:jc w:val="both"/>
        <w:rPr>
          <w:i/>
          <w:lang w:val="en-US" w:eastAsia="fi-FI"/>
        </w:rPr>
      </w:pPr>
      <w:r w:rsidRPr="00520BF3">
        <w:rPr>
          <w:i/>
          <w:lang w:eastAsia="ja-JP"/>
        </w:rPr>
        <w:t xml:space="preserve">RLM/RRM extensions for NR-U operation due to uncertain and reduced transmission opportunities for DL signals and channels due to LBT failure in line with agreements during the study phase (NR-U TR section 7.2.1.3.2), including configuring different </w:t>
      </w:r>
      <w:r w:rsidRPr="00520BF3">
        <w:rPr>
          <w:i/>
          <w:lang w:eastAsia="x-none"/>
        </w:rPr>
        <w:t>DRS Measurement Time Configuration</w:t>
      </w:r>
      <w:r w:rsidRPr="00520BF3">
        <w:rPr>
          <w:i/>
          <w:lang w:eastAsia="ja-JP"/>
        </w:rPr>
        <w:t xml:space="preserve"> (DMTCs) for RRM and RLM respectively</w:t>
      </w:r>
      <w:r w:rsidRPr="00520BF3">
        <w:rPr>
          <w:rFonts w:eastAsia="Malgun Gothic"/>
          <w:i/>
          <w:lang w:eastAsia="ko-KR"/>
        </w:rPr>
        <w:t xml:space="preserve">, </w:t>
      </w:r>
      <w:r w:rsidRPr="00520BF3">
        <w:rPr>
          <w:i/>
          <w:lang w:eastAsia="ja-JP"/>
        </w:rPr>
        <w:t>identifying the set of RLM-RSs to measure, which set(s) are used for in-sync, out-of-sync evaluations, potential definition of a metric to accurately identify unsuccessful detection of RLM-RS</w:t>
      </w:r>
      <w:r w:rsidRPr="00520BF3">
        <w:rPr>
          <w:i/>
          <w:lang w:val="en-US" w:eastAsia="fi-FI"/>
        </w:rPr>
        <w:t xml:space="preserve"> </w:t>
      </w:r>
    </w:p>
    <w:p w14:paraId="618A640E" w14:textId="52D9F41B" w:rsidR="00A77274" w:rsidRDefault="00A77274" w:rsidP="00D7036D">
      <w:pPr>
        <w:spacing w:before="180" w:after="120"/>
        <w:jc w:val="both"/>
        <w:rPr>
          <w:rFonts w:eastAsia="Times New Roman"/>
          <w:lang w:val="en-US" w:eastAsia="zh-CN"/>
        </w:rPr>
      </w:pPr>
      <w:r w:rsidRPr="00D7036D">
        <w:rPr>
          <w:rFonts w:eastAsia="Times New Roman"/>
          <w:lang w:val="en-US" w:eastAsia="zh-CN"/>
        </w:rPr>
        <w:t xml:space="preserve">In RAN2#105bis, below conclusions of the email discussion have been made regarding </w:t>
      </w:r>
      <w:r>
        <w:rPr>
          <w:rFonts w:eastAsia="Times New Roman"/>
          <w:lang w:val="en-US" w:eastAsia="zh-CN"/>
        </w:rPr>
        <w:t>RLM [2]:</w:t>
      </w:r>
    </w:p>
    <w:p w14:paraId="3CD47EC5" w14:textId="199B212F" w:rsidR="00A77274" w:rsidRPr="00D7036D" w:rsidRDefault="00A77274" w:rsidP="00D7036D">
      <w:pPr>
        <w:pStyle w:val="ListParagraph"/>
        <w:numPr>
          <w:ilvl w:val="0"/>
          <w:numId w:val="37"/>
        </w:numPr>
        <w:spacing w:after="120"/>
        <w:jc w:val="both"/>
        <w:rPr>
          <w:i/>
          <w:iCs/>
          <w:sz w:val="20"/>
          <w:szCs w:val="20"/>
          <w:lang w:val="en-US"/>
        </w:rPr>
      </w:pPr>
      <w:r w:rsidRPr="00D7036D">
        <w:rPr>
          <w:sz w:val="20"/>
          <w:szCs w:val="20"/>
          <w:lang w:val="en-GB" w:eastAsia="zh-CN"/>
        </w:rPr>
        <w:t>FFS: A new RLF triggering mechanism for missing RLM-RS may be defined at upper layers bu</w:t>
      </w:r>
      <w:r w:rsidR="00B97634" w:rsidRPr="00D7036D">
        <w:rPr>
          <w:sz w:val="20"/>
          <w:szCs w:val="20"/>
          <w:lang w:val="en-GB" w:eastAsia="zh-CN"/>
        </w:rPr>
        <w:t>t</w:t>
      </w:r>
      <w:r w:rsidRPr="00D7036D">
        <w:rPr>
          <w:sz w:val="20"/>
          <w:szCs w:val="20"/>
          <w:lang w:val="en-GB" w:eastAsia="zh-CN"/>
        </w:rPr>
        <w:t xml:space="preserve"> RAN2 should wait for RAN1 conclusion on this issue</w:t>
      </w:r>
    </w:p>
    <w:p w14:paraId="2962BC0E" w14:textId="3277DBDB" w:rsidR="00B52A33" w:rsidRPr="008A42EA" w:rsidRDefault="00B52A33">
      <w:pPr>
        <w:pStyle w:val="BodyText"/>
        <w:rPr>
          <w:rFonts w:eastAsia="SimSun"/>
        </w:rPr>
      </w:pPr>
      <w:r w:rsidRPr="006F65E2">
        <w:rPr>
          <w:rFonts w:ascii="Times New Roman" w:eastAsia="Times New Roman" w:hAnsi="Times New Roman"/>
          <w:lang w:val="en-US"/>
        </w:rPr>
        <w:t>In this contribution,</w:t>
      </w:r>
      <w:r w:rsidRPr="006F65E2">
        <w:rPr>
          <w:rFonts w:ascii="Times New Roman" w:eastAsia="Times New Roman" w:hAnsi="Times New Roman" w:hint="eastAsia"/>
          <w:lang w:val="en-US"/>
        </w:rPr>
        <w:t xml:space="preserve"> we give our views on possible enhancements to RLM in NR-U</w:t>
      </w:r>
      <w:r w:rsidRPr="006F65E2">
        <w:rPr>
          <w:rFonts w:ascii="Times New Roman" w:eastAsia="Times New Roman" w:hAnsi="Times New Roman"/>
          <w:lang w:val="en-US"/>
        </w:rPr>
        <w:t>,</w:t>
      </w:r>
      <w:r w:rsidR="00D82F0D">
        <w:rPr>
          <w:rFonts w:ascii="Times New Roman" w:eastAsia="Times New Roman" w:hAnsi="Times New Roman"/>
          <w:lang w:val="en-US"/>
        </w:rPr>
        <w:t xml:space="preserve"> </w:t>
      </w:r>
      <w:r w:rsidRPr="006F65E2">
        <w:rPr>
          <w:rFonts w:ascii="Times New Roman" w:eastAsia="Times New Roman" w:hAnsi="Times New Roman"/>
          <w:lang w:val="en-US"/>
        </w:rPr>
        <w:t>and discuss the RLM/RLF in the context of impact to RAN2.</w:t>
      </w:r>
    </w:p>
    <w:p w14:paraId="478E9C1F" w14:textId="49727162" w:rsidR="008412FD" w:rsidRDefault="00CD4C7B" w:rsidP="008412FD">
      <w:pPr>
        <w:pStyle w:val="Heading1"/>
        <w:rPr>
          <w:lang w:eastAsia="zh-CN"/>
        </w:rPr>
      </w:pPr>
      <w:r w:rsidRPr="006E13D1">
        <w:t>2</w:t>
      </w:r>
      <w:r w:rsidRPr="006E13D1">
        <w:tab/>
      </w:r>
      <w:r w:rsidR="00A67AAD">
        <w:rPr>
          <w:lang w:eastAsia="zh-CN"/>
        </w:rPr>
        <w:t>Discussion</w:t>
      </w:r>
    </w:p>
    <w:p w14:paraId="4674868E" w14:textId="418C4849" w:rsidR="00FA3E8B" w:rsidRPr="00FA3E8B" w:rsidRDefault="00FA3E8B" w:rsidP="00FA3E8B">
      <w:pPr>
        <w:pStyle w:val="Heading2"/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.1 </w:t>
      </w:r>
      <w:r w:rsidR="00FF3E80">
        <w:rPr>
          <w:lang w:eastAsia="zh-CN"/>
        </w:rPr>
        <w:t>RLM in NR</w:t>
      </w:r>
    </w:p>
    <w:p w14:paraId="3BCA8544" w14:textId="068A5A7E" w:rsidR="00343290" w:rsidRDefault="00343290" w:rsidP="00FF3E80">
      <w:pPr>
        <w:jc w:val="both"/>
      </w:pPr>
      <w:r w:rsidRPr="000E7994">
        <w:t>For the purpose of monitoring downlink radio link quality to indicate out-of-sync/in-sync status indications to higher layers</w:t>
      </w:r>
      <w:r>
        <w:t xml:space="preserve"> in LTE</w:t>
      </w:r>
      <w:r w:rsidRPr="000E7994">
        <w:t>, the UE shall measure the reference signal (RS) and compare it to the thresholds Qout and Qin</w:t>
      </w:r>
      <w:r>
        <w:t xml:space="preserve"> [3]</w:t>
      </w:r>
      <w:r w:rsidRPr="7FAFEEC1">
        <w:t>.</w:t>
      </w:r>
      <w:r w:rsidRPr="000E7994">
        <w:t xml:space="preserve"> </w:t>
      </w:r>
      <w:r w:rsidR="005528AF" w:rsidRPr="00E766E7">
        <w:t>In NR, UE can be configure</w:t>
      </w:r>
      <w:r w:rsidR="005528AF">
        <w:t>d</w:t>
      </w:r>
      <w:r w:rsidR="005528AF" w:rsidRPr="00E766E7">
        <w:t xml:space="preserve"> with </w:t>
      </w:r>
      <w:r w:rsidR="005528AF">
        <w:t xml:space="preserve">several </w:t>
      </w:r>
      <w:r w:rsidR="005528AF" w:rsidRPr="00E766E7">
        <w:t>RLM-RS resources</w:t>
      </w:r>
      <w:r w:rsidR="005528AF">
        <w:t xml:space="preserve"> (i.e., 2,4, or 8)</w:t>
      </w:r>
      <w:r w:rsidR="005528AF" w:rsidRPr="00E766E7">
        <w:t xml:space="preserve"> to measure the radio link quality. The RLM-RS resources can be either CSI-RS resource or SSB resource or a mix of both</w:t>
      </w:r>
      <w:r w:rsidR="005528AF">
        <w:t>.</w:t>
      </w:r>
      <w:r w:rsidR="005528AF" w:rsidRPr="005528AF">
        <w:rPr>
          <w:lang w:val="en-US"/>
        </w:rPr>
        <w:t xml:space="preserve"> </w:t>
      </w:r>
      <w:r w:rsidR="005528AF">
        <w:t>If</w:t>
      </w:r>
      <w:r w:rsidRPr="000E7994">
        <w:t xml:space="preserve"> the estimated downlink radio link quality</w:t>
      </w:r>
      <w:r w:rsidR="005528AF">
        <w:t xml:space="preserve"> of all the configured RLM-RS resources</w:t>
      </w:r>
      <w:r w:rsidRPr="7FAFEEC1">
        <w:t xml:space="preserve"> </w:t>
      </w:r>
      <w:r w:rsidRPr="000E7994">
        <w:t xml:space="preserve">becomes worse than threshold Qout, the physical layer in the UE shall send an out-of-sync (OOS) indication to higher layers. </w:t>
      </w:r>
      <w:r w:rsidR="005528AF">
        <w:t xml:space="preserve">If </w:t>
      </w:r>
      <w:r w:rsidR="005528AF" w:rsidRPr="000E7994">
        <w:t xml:space="preserve">the estimated downlink radio link quality </w:t>
      </w:r>
      <w:r w:rsidR="005528AF">
        <w:t xml:space="preserve">of at least one out of the configured RLM-RS resources </w:t>
      </w:r>
      <w:r w:rsidRPr="000E7994">
        <w:t>becomes better than threshold Qin, the physical layer in the UE shall send an i</w:t>
      </w:r>
      <w:r>
        <w:t>n</w:t>
      </w:r>
      <w:r w:rsidRPr="000E7994">
        <w:t>-sync (IS) indication to higher layers</w:t>
      </w:r>
      <w:r>
        <w:rPr>
          <w:lang w:eastAsia="zh-CN"/>
        </w:rPr>
        <w:t>. After</w:t>
      </w:r>
      <w:r>
        <w:t xml:space="preserve"> reception of </w:t>
      </w:r>
      <w:r>
        <w:rPr>
          <w:lang w:eastAsia="zh-CN"/>
        </w:rPr>
        <w:t xml:space="preserve">enough consecutive </w:t>
      </w:r>
      <w:r>
        <w:t xml:space="preserve">OOS indications, </w:t>
      </w:r>
      <w:r>
        <w:rPr>
          <w:lang w:eastAsia="zh-CN"/>
        </w:rPr>
        <w:t>a timer is started</w:t>
      </w:r>
      <w:r>
        <w:t xml:space="preserve">. If </w:t>
      </w:r>
      <w:r>
        <w:rPr>
          <w:lang w:eastAsia="zh-CN"/>
        </w:rPr>
        <w:t>no enough consecutive IS indications are received</w:t>
      </w:r>
      <w:r>
        <w:t xml:space="preserve"> </w:t>
      </w:r>
      <w:r>
        <w:rPr>
          <w:lang w:eastAsia="zh-CN"/>
        </w:rPr>
        <w:t>before</w:t>
      </w:r>
      <w:r>
        <w:t xml:space="preserve"> </w:t>
      </w:r>
      <w:r>
        <w:rPr>
          <w:lang w:eastAsia="zh-CN"/>
        </w:rPr>
        <w:t xml:space="preserve">the timer </w:t>
      </w:r>
      <w:r>
        <w:t>expiry, the radio link failure (RLF)</w:t>
      </w:r>
      <w:r>
        <w:rPr>
          <w:lang w:eastAsia="zh-CN"/>
        </w:rPr>
        <w:t xml:space="preserve"> is declared</w:t>
      </w:r>
      <w:r w:rsidR="00323815">
        <w:rPr>
          <w:lang w:eastAsia="zh-CN"/>
        </w:rPr>
        <w:t>.</w:t>
      </w:r>
    </w:p>
    <w:p w14:paraId="77223B37" w14:textId="20353C47" w:rsidR="00343290" w:rsidRDefault="00343290" w:rsidP="00A86CDB">
      <w:pPr>
        <w:pStyle w:val="Heading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 w:rsidR="00FF3E80">
        <w:rPr>
          <w:lang w:eastAsia="zh-CN"/>
        </w:rPr>
        <w:t>2</w:t>
      </w:r>
      <w:r>
        <w:rPr>
          <w:lang w:eastAsia="zh-CN"/>
        </w:rPr>
        <w:t xml:space="preserve"> RLM in NR-U</w:t>
      </w:r>
    </w:p>
    <w:p w14:paraId="182CE72B" w14:textId="65D40031" w:rsidR="009A0EA6" w:rsidRDefault="008412FD" w:rsidP="00A8562D">
      <w:pPr>
        <w:jc w:val="both"/>
        <w:rPr>
          <w:lang w:eastAsia="zh-CN"/>
        </w:rPr>
      </w:pPr>
      <w:r>
        <w:rPr>
          <w:lang w:val="en-US"/>
        </w:rPr>
        <w:t>F</w:t>
      </w:r>
      <w:r>
        <w:rPr>
          <w:rFonts w:hint="eastAsia"/>
          <w:lang w:val="en-US"/>
        </w:rPr>
        <w:t>or NR licensed operation, the physical layer assesses the radio link quality once per indication period.</w:t>
      </w:r>
      <w:r w:rsidR="009241D3">
        <w:rPr>
          <w:rFonts w:hint="eastAsia"/>
          <w:lang w:eastAsia="zh-CN"/>
        </w:rPr>
        <w:t xml:space="preserve"> </w:t>
      </w:r>
      <w:r w:rsidR="009241D3">
        <w:rPr>
          <w:lang w:eastAsia="zh-CN"/>
        </w:rPr>
        <w:t xml:space="preserve">However, </w:t>
      </w:r>
      <w:r w:rsidR="009241D3">
        <w:t>i</w:t>
      </w:r>
      <w:r w:rsidR="00C718F2">
        <w:t>n NR</w:t>
      </w:r>
      <w:r w:rsidR="00366421">
        <w:rPr>
          <w:lang w:eastAsia="zh-CN"/>
        </w:rPr>
        <w:t xml:space="preserve"> unlicensed spectrum</w:t>
      </w:r>
      <w:r w:rsidR="00C718F2" w:rsidRPr="7FAFEEC1">
        <w:t xml:space="preserve">, </w:t>
      </w:r>
      <w:r w:rsidR="00C718F2" w:rsidRPr="00937975">
        <w:t xml:space="preserve">the periodical transmission of </w:t>
      </w:r>
      <w:r w:rsidR="00C718F2">
        <w:t>RLM-RS</w:t>
      </w:r>
      <w:r w:rsidR="00C718F2" w:rsidRPr="00937975">
        <w:t xml:space="preserve"> may be interrupted due to LBT failure</w:t>
      </w:r>
      <w:r w:rsidR="00C718F2" w:rsidRPr="00DD6F5A">
        <w:t xml:space="preserve"> as shown in Fig.1</w:t>
      </w:r>
      <w:r w:rsidR="002A3290">
        <w:t>.</w:t>
      </w:r>
      <w:r w:rsidR="00C718F2" w:rsidRPr="7FAFEEC1">
        <w:t xml:space="preserve"> </w:t>
      </w:r>
      <w:r w:rsidR="002A3290">
        <w:t>O</w:t>
      </w:r>
      <w:r w:rsidR="00C718F2" w:rsidRPr="00DD6F5A">
        <w:t xml:space="preserve">nce </w:t>
      </w:r>
      <w:r w:rsidR="002A3290">
        <w:t xml:space="preserve">the </w:t>
      </w:r>
      <w:r w:rsidR="00C718F2" w:rsidRPr="00DD6F5A">
        <w:t>gNB misse</w:t>
      </w:r>
      <w:r w:rsidR="002A3290">
        <w:t>s</w:t>
      </w:r>
      <w:r w:rsidR="00C718F2" w:rsidRPr="00DD6F5A">
        <w:t xml:space="preserve"> the RS transmission due to the failed LBT, it must wait until the next </w:t>
      </w:r>
      <w:r w:rsidR="002A3290">
        <w:t xml:space="preserve">transmission </w:t>
      </w:r>
      <w:r w:rsidR="00C718F2" w:rsidRPr="00DD6F5A">
        <w:t>opportunity</w:t>
      </w:r>
      <w:r w:rsidR="00B52A33">
        <w:t>, and</w:t>
      </w:r>
      <w:r w:rsidR="00103F54">
        <w:rPr>
          <w:rFonts w:hint="eastAsia"/>
          <w:lang w:eastAsia="zh-CN"/>
        </w:rPr>
        <w:t xml:space="preserve"> </w:t>
      </w:r>
      <w:r w:rsidR="00C718F2" w:rsidRPr="0067011C">
        <w:t xml:space="preserve">the gNB may fail to access the channel for several consecutive periods. </w:t>
      </w:r>
      <w:r w:rsidR="00C718F2">
        <w:rPr>
          <w:lang w:eastAsia="zh-CN"/>
        </w:rPr>
        <w:t>In this case, t</w:t>
      </w:r>
      <w:r w:rsidR="005813B7" w:rsidRPr="009B14D2">
        <w:t xml:space="preserve">he UE </w:t>
      </w:r>
      <w:r w:rsidR="005813B7">
        <w:t>may</w:t>
      </w:r>
      <w:r w:rsidR="005813B7" w:rsidRPr="009B14D2">
        <w:t xml:space="preserve"> not </w:t>
      </w:r>
      <w:r w:rsidR="005813B7">
        <w:t xml:space="preserve">exactly </w:t>
      </w:r>
      <w:r w:rsidR="005813B7" w:rsidRPr="009B14D2">
        <w:t xml:space="preserve">know the radio link status </w:t>
      </w:r>
      <w:r w:rsidR="005813B7">
        <w:rPr>
          <w:lang w:eastAsia="zh-CN"/>
        </w:rPr>
        <w:t xml:space="preserve">because </w:t>
      </w:r>
      <w:r w:rsidR="00A419A0">
        <w:rPr>
          <w:lang w:eastAsia="zh-CN"/>
        </w:rPr>
        <w:t>the UE cannot</w:t>
      </w:r>
      <w:r w:rsidR="005813B7">
        <w:rPr>
          <w:lang w:eastAsia="zh-CN"/>
        </w:rPr>
        <w:t xml:space="preserve"> distinguish whether the radio quality is </w:t>
      </w:r>
      <w:r w:rsidR="00103F54">
        <w:rPr>
          <w:lang w:eastAsia="zh-CN"/>
        </w:rPr>
        <w:t>poor,</w:t>
      </w:r>
      <w:r w:rsidR="005813B7">
        <w:rPr>
          <w:lang w:eastAsia="zh-CN"/>
        </w:rPr>
        <w:t xml:space="preserve"> or the reference signal</w:t>
      </w:r>
      <w:r w:rsidR="002A3290">
        <w:rPr>
          <w:lang w:eastAsia="zh-CN"/>
        </w:rPr>
        <w:t>s</w:t>
      </w:r>
      <w:r w:rsidR="005813B7">
        <w:rPr>
          <w:lang w:eastAsia="zh-CN"/>
        </w:rPr>
        <w:t xml:space="preserve"> </w:t>
      </w:r>
      <w:r w:rsidR="002A3290">
        <w:rPr>
          <w:lang w:eastAsia="zh-CN"/>
        </w:rPr>
        <w:t xml:space="preserve">are </w:t>
      </w:r>
      <w:r w:rsidR="005813B7">
        <w:rPr>
          <w:lang w:eastAsia="zh-CN"/>
        </w:rPr>
        <w:t xml:space="preserve">not transmitting </w:t>
      </w:r>
      <w:r w:rsidR="0072058C">
        <w:rPr>
          <w:lang w:eastAsia="zh-CN"/>
        </w:rPr>
        <w:t xml:space="preserve">due to </w:t>
      </w:r>
      <w:r w:rsidR="005813B7">
        <w:rPr>
          <w:lang w:eastAsia="zh-CN"/>
        </w:rPr>
        <w:t>LBT</w:t>
      </w:r>
      <w:r w:rsidR="0072058C">
        <w:rPr>
          <w:lang w:eastAsia="zh-CN"/>
        </w:rPr>
        <w:t xml:space="preserve"> failure</w:t>
      </w:r>
      <w:r w:rsidR="005813B7">
        <w:rPr>
          <w:lang w:eastAsia="zh-CN"/>
        </w:rPr>
        <w:t xml:space="preserve">. </w:t>
      </w:r>
      <w:r w:rsidR="0072058C">
        <w:rPr>
          <w:lang w:eastAsia="zh-CN"/>
        </w:rPr>
        <w:t xml:space="preserve">In this case, </w:t>
      </w:r>
      <w:r w:rsidR="00AD0605">
        <w:rPr>
          <w:lang w:eastAsia="zh-CN"/>
        </w:rPr>
        <w:t xml:space="preserve">if the UE </w:t>
      </w:r>
      <w:r w:rsidR="00AD0605" w:rsidRPr="00DB3521">
        <w:rPr>
          <w:lang w:eastAsia="zh-CN"/>
        </w:rPr>
        <w:t xml:space="preserve">always </w:t>
      </w:r>
      <w:r w:rsidR="00AD0605">
        <w:rPr>
          <w:lang w:eastAsia="zh-CN"/>
        </w:rPr>
        <w:t xml:space="preserve">reports OOS indication to higher layer </w:t>
      </w:r>
      <w:r w:rsidR="00AD0605" w:rsidRPr="00DB3521">
        <w:rPr>
          <w:lang w:eastAsia="zh-CN"/>
        </w:rPr>
        <w:t>even if the channel condition is good</w:t>
      </w:r>
      <w:r w:rsidR="00AD0605">
        <w:rPr>
          <w:lang w:eastAsia="zh-CN"/>
        </w:rPr>
        <w:t xml:space="preserve">, </w:t>
      </w:r>
      <w:r w:rsidR="00351C25">
        <w:rPr>
          <w:lang w:eastAsia="zh-CN"/>
        </w:rPr>
        <w:t xml:space="preserve">the inaccurate measurement result may lead to unnecessary RLF. On the other hand, if </w:t>
      </w:r>
      <w:r w:rsidR="00AD0605">
        <w:rPr>
          <w:lang w:eastAsia="zh-CN"/>
        </w:rPr>
        <w:t xml:space="preserve">the </w:t>
      </w:r>
      <w:r w:rsidR="00AD0605">
        <w:t xml:space="preserve">UE </w:t>
      </w:r>
      <w:r w:rsidR="00AD0605">
        <w:rPr>
          <w:lang w:eastAsia="zh-CN"/>
        </w:rPr>
        <w:t>always doesn’t</w:t>
      </w:r>
      <w:r w:rsidR="00AD0605">
        <w:t xml:space="preserve"> </w:t>
      </w:r>
      <w:r w:rsidR="00AD0605">
        <w:rPr>
          <w:lang w:eastAsia="zh-CN"/>
        </w:rPr>
        <w:t>report</w:t>
      </w:r>
      <w:r w:rsidR="00AD0605">
        <w:t xml:space="preserve"> OOS</w:t>
      </w:r>
      <w:r w:rsidR="00AD0605">
        <w:rPr>
          <w:lang w:eastAsia="zh-CN"/>
        </w:rPr>
        <w:t xml:space="preserve"> indications when</w:t>
      </w:r>
      <w:r w:rsidR="00AD0605">
        <w:t xml:space="preserve"> it cannot detect any of its configured RLM</w:t>
      </w:r>
      <w:r w:rsidR="002A3290">
        <w:t>-RS</w:t>
      </w:r>
      <w:r w:rsidR="00AD0605">
        <w:t xml:space="preserve"> resources</w:t>
      </w:r>
      <w:r w:rsidR="00AD0605">
        <w:rPr>
          <w:lang w:eastAsia="zh-CN"/>
        </w:rPr>
        <w:t xml:space="preserve">, this will </w:t>
      </w:r>
      <w:r w:rsidR="00AD0605">
        <w:t>result in unacceptable delays in declaring RLF</w:t>
      </w:r>
      <w:r w:rsidR="00AD0605">
        <w:rPr>
          <w:lang w:eastAsia="zh-CN"/>
        </w:rPr>
        <w:t xml:space="preserve">. </w:t>
      </w:r>
      <w:r w:rsidR="009A0EA6">
        <w:rPr>
          <w:lang w:eastAsia="zh-CN"/>
        </w:rPr>
        <w:t xml:space="preserve">Therefore, the RLM/RLF mechanism may be impacted by the </w:t>
      </w:r>
      <w:r w:rsidR="00D253DF">
        <w:t>possible lack of reference signals due to LBT</w:t>
      </w:r>
      <w:r w:rsidR="00D253DF">
        <w:rPr>
          <w:lang w:eastAsia="zh-CN"/>
        </w:rPr>
        <w:t>.</w:t>
      </w:r>
    </w:p>
    <w:p w14:paraId="4434D184" w14:textId="77777777" w:rsidR="00632F93" w:rsidRDefault="00632F93" w:rsidP="00293039">
      <w:pPr>
        <w:pStyle w:val="Proposal"/>
        <w:numPr>
          <w:ilvl w:val="0"/>
          <w:numId w:val="0"/>
        </w:numPr>
        <w:jc w:val="left"/>
        <w:rPr>
          <w:rFonts w:ascii="Times New Roman" w:eastAsia="SimSun" w:hAnsi="Times New Roman"/>
          <w:bCs w:val="0"/>
        </w:rPr>
      </w:pPr>
    </w:p>
    <w:p w14:paraId="7B0D0BF0" w14:textId="0D07C0F7" w:rsidR="00270D2E" w:rsidRDefault="00132FC0" w:rsidP="00293039">
      <w:pPr>
        <w:pStyle w:val="Proposal"/>
        <w:numPr>
          <w:ilvl w:val="0"/>
          <w:numId w:val="0"/>
        </w:numPr>
        <w:jc w:val="center"/>
        <w:rPr>
          <w:rFonts w:eastAsia="SimSun"/>
        </w:rPr>
      </w:pPr>
      <w:r>
        <w:object w:dxaOrig="6608" w:dyaOrig="1505" w14:anchorId="4AAABC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35pt;height:77.9pt" o:ole="">
            <v:imagedata r:id="rId12" o:title=""/>
          </v:shape>
          <o:OLEObject Type="Embed" ProgID="Visio.Drawing.11" ShapeID="_x0000_i1025" DrawAspect="Content" ObjectID="_1634705852" r:id="rId13"/>
        </w:object>
      </w:r>
    </w:p>
    <w:p w14:paraId="6AB0DE5B" w14:textId="625005CC" w:rsidR="00137447" w:rsidRDefault="00632F93" w:rsidP="00137447">
      <w:pPr>
        <w:overflowPunct w:val="0"/>
        <w:autoSpaceDE w:val="0"/>
        <w:autoSpaceDN w:val="0"/>
        <w:adjustRightInd w:val="0"/>
        <w:jc w:val="center"/>
        <w:textAlignment w:val="baseline"/>
      </w:pPr>
      <w:r w:rsidRPr="00F35EE2">
        <w:t>Fig</w:t>
      </w:r>
      <w:r w:rsidR="00F35EE2">
        <w:t>ure</w:t>
      </w:r>
      <w:r w:rsidRPr="00F35EE2">
        <w:t>1</w:t>
      </w:r>
      <w:r w:rsidR="00F35EE2">
        <w:t>:</w:t>
      </w:r>
      <w:r w:rsidRPr="7FAFEEC1">
        <w:t xml:space="preserve"> </w:t>
      </w:r>
      <w:r w:rsidR="007471A7">
        <w:t xml:space="preserve">Legacy periodical </w:t>
      </w:r>
      <w:r w:rsidRPr="00F35EE2">
        <w:t>RLM-RS transmission in NR-</w:t>
      </w:r>
      <w:r w:rsidR="00E36851">
        <w:t>U</w:t>
      </w:r>
    </w:p>
    <w:p w14:paraId="74ACED34" w14:textId="389BF1AD" w:rsidR="003E66E0" w:rsidRDefault="00137447" w:rsidP="00E25021">
      <w:pPr>
        <w:jc w:val="both"/>
        <w:rPr>
          <w:lang w:eastAsia="zh-CN"/>
        </w:rPr>
      </w:pPr>
      <w:r>
        <w:t>In RAN1,</w:t>
      </w:r>
      <w:r w:rsidR="003E6071" w:rsidRPr="00AC69BC">
        <w:t xml:space="preserve"> SS</w:t>
      </w:r>
      <w:r w:rsidR="003E6071" w:rsidRPr="00AC69BC">
        <w:rPr>
          <w:lang w:eastAsia="zh-CN"/>
        </w:rPr>
        <w:t>B/CSI-RS</w:t>
      </w:r>
      <w:r w:rsidR="003E6071" w:rsidRPr="00052049">
        <w:t xml:space="preserve"> samples within the </w:t>
      </w:r>
      <w:r w:rsidR="003E6071" w:rsidRPr="00DC54DC">
        <w:t>DRS transmission</w:t>
      </w:r>
      <w:r w:rsidR="003E6071" w:rsidRPr="47E2F642" w:rsidDel="00B830DC">
        <w:t xml:space="preserve"> </w:t>
      </w:r>
      <w:r w:rsidR="003E6071" w:rsidRPr="00052049">
        <w:t xml:space="preserve">window </w:t>
      </w:r>
      <w:r w:rsidR="003E6071" w:rsidRPr="00AC69BC">
        <w:t>have been supported for RLM measurement,</w:t>
      </w:r>
      <w:r>
        <w:t xml:space="preserve"> thus,</w:t>
      </w:r>
      <w:r w:rsidR="003E6071" w:rsidRPr="00AC69BC">
        <w:t xml:space="preserve"> it </w:t>
      </w:r>
      <w:r w:rsidR="003E6071" w:rsidRPr="00052049">
        <w:t xml:space="preserve">should </w:t>
      </w:r>
      <w:r w:rsidR="00DC54DC" w:rsidRPr="00AC69BC">
        <w:t>be used for both OOS</w:t>
      </w:r>
      <w:r w:rsidR="003E6071" w:rsidRPr="00052049">
        <w:t xml:space="preserve"> and </w:t>
      </w:r>
      <w:r w:rsidR="00DC54DC" w:rsidRPr="00AC69BC">
        <w:t>IS</w:t>
      </w:r>
      <w:r w:rsidR="003E6071" w:rsidRPr="00052049">
        <w:t xml:space="preserve"> evaluations</w:t>
      </w:r>
      <w:r w:rsidR="003E6071" w:rsidRPr="47E2F642">
        <w:t>.</w:t>
      </w:r>
      <w:r w:rsidR="00DC54DC" w:rsidRPr="47E2F642">
        <w:t xml:space="preserve"> </w:t>
      </w:r>
      <w:r w:rsidR="00E25021">
        <w:t>I</w:t>
      </w:r>
      <w:r w:rsidR="00A450D0" w:rsidRPr="00AC69BC">
        <w:t>n case</w:t>
      </w:r>
      <w:r w:rsidR="006E62D2" w:rsidRPr="00AC69BC">
        <w:t xml:space="preserve"> the UE cannot detect in a reliable manner if a missing </w:t>
      </w:r>
      <w:r w:rsidR="00E25021">
        <w:t>RLM-RS</w:t>
      </w:r>
      <w:r w:rsidR="00A450D0" w:rsidRPr="00AC69BC">
        <w:t xml:space="preserve"> within DRS transmission</w:t>
      </w:r>
      <w:r w:rsidR="006E62D2" w:rsidRPr="00AC69BC">
        <w:t xml:space="preserve"> is due to LBT or to some other reason, </w:t>
      </w:r>
      <w:r w:rsidR="004D41B8" w:rsidRPr="00AC69BC">
        <w:t>we propose that the event of the UE not detecting any RLM-RS transmission within the DRS transmission window should also be counted</w:t>
      </w:r>
      <w:r w:rsidR="00DC54DC" w:rsidRPr="47E2F642">
        <w:t xml:space="preserve"> </w:t>
      </w:r>
      <w:r w:rsidR="5C4F7DAA" w:rsidRPr="5C4F7DAA">
        <w:t xml:space="preserve">both </w:t>
      </w:r>
      <w:r w:rsidR="004D41B8" w:rsidRPr="00AC69BC">
        <w:t xml:space="preserve">in the </w:t>
      </w:r>
      <w:r w:rsidR="00DC54DC" w:rsidRPr="00AC69BC">
        <w:t xml:space="preserve">OOS </w:t>
      </w:r>
      <w:r w:rsidR="47E2F642" w:rsidRPr="00AC69BC">
        <w:t xml:space="preserve">and IS </w:t>
      </w:r>
      <w:r w:rsidR="00DC54DC" w:rsidRPr="00AC69BC">
        <w:t>e</w:t>
      </w:r>
      <w:r w:rsidR="004D41B8" w:rsidRPr="00AC69BC">
        <w:t>valuations</w:t>
      </w:r>
      <w:r w:rsidR="004D41B8" w:rsidRPr="47E2F642">
        <w:t xml:space="preserve">. </w:t>
      </w:r>
      <w:r w:rsidR="00AC69BC">
        <w:rPr>
          <w:lang w:eastAsia="zh-CN"/>
        </w:rPr>
        <w:t xml:space="preserve">The events of UE not detecting RLM-RS transmission can be captured as a lost sub-frame error (with some weight) which factors in the evaluation of L1 OOS and IS. </w:t>
      </w:r>
      <w:r w:rsidR="007537A6">
        <w:rPr>
          <w:lang w:eastAsia="zh-CN"/>
        </w:rPr>
        <w:t xml:space="preserve">For example, </w:t>
      </w:r>
      <w:r w:rsidR="007537A6" w:rsidRPr="00520BF3">
        <w:rPr>
          <w:lang w:eastAsia="zh-CN"/>
        </w:rPr>
        <w:t xml:space="preserve">missing </w:t>
      </w:r>
      <w:r w:rsidR="007537A6">
        <w:rPr>
          <w:lang w:eastAsia="zh-CN"/>
        </w:rPr>
        <w:t>RLM-RS</w:t>
      </w:r>
      <w:r w:rsidR="007537A6" w:rsidRPr="00520BF3">
        <w:rPr>
          <w:lang w:eastAsia="zh-CN"/>
        </w:rPr>
        <w:t xml:space="preserve"> samples within</w:t>
      </w:r>
      <w:r w:rsidR="007537A6">
        <w:rPr>
          <w:lang w:eastAsia="zh-CN"/>
        </w:rPr>
        <w:t xml:space="preserve"> DRS transmission window</w:t>
      </w:r>
      <w:r w:rsidR="007537A6" w:rsidRPr="00520BF3">
        <w:rPr>
          <w:lang w:eastAsia="zh-CN"/>
        </w:rPr>
        <w:t xml:space="preserve"> are assigned a pre-defined signal quality level when averaging L1 samples over the corresponding evaluation period, </w:t>
      </w:r>
      <w:r w:rsidR="007537A6">
        <w:rPr>
          <w:lang w:eastAsia="zh-CN"/>
        </w:rPr>
        <w:t>i.e.,</w:t>
      </w:r>
      <w:r w:rsidR="007537A6" w:rsidRPr="00520BF3">
        <w:rPr>
          <w:lang w:eastAsia="zh-CN"/>
        </w:rPr>
        <w:t xml:space="preserve"> by incorporating a BLER weight into Qout </w:t>
      </w:r>
      <w:r w:rsidR="007537A6">
        <w:rPr>
          <w:lang w:eastAsia="zh-CN"/>
        </w:rPr>
        <w:t xml:space="preserve">and Qin </w:t>
      </w:r>
      <w:r w:rsidR="007537A6" w:rsidRPr="00520BF3">
        <w:rPr>
          <w:lang w:eastAsia="zh-CN"/>
        </w:rPr>
        <w:t>computations</w:t>
      </w:r>
      <w:r w:rsidR="00AC69BC">
        <w:rPr>
          <w:lang w:eastAsia="zh-CN"/>
        </w:rPr>
        <w:t>.</w:t>
      </w:r>
      <w:r w:rsidR="00AC69BC" w:rsidRPr="00FF3BF0">
        <w:rPr>
          <w:lang w:eastAsia="zh-CN"/>
        </w:rPr>
        <w:t xml:space="preserve"> </w:t>
      </w:r>
      <w:r w:rsidR="00AC69BC" w:rsidRPr="00036ED0">
        <w:rPr>
          <w:lang w:eastAsia="zh-CN"/>
        </w:rPr>
        <w:t xml:space="preserve">Actual BLER weight </w:t>
      </w:r>
      <w:r w:rsidR="00AC69BC">
        <w:rPr>
          <w:lang w:eastAsia="zh-CN"/>
        </w:rPr>
        <w:t xml:space="preserve">is </w:t>
      </w:r>
      <w:r w:rsidR="00AC69BC" w:rsidRPr="00036ED0">
        <w:rPr>
          <w:lang w:eastAsia="zh-CN"/>
        </w:rPr>
        <w:t xml:space="preserve">up to UE implementation </w:t>
      </w:r>
      <w:r w:rsidR="00B52A33">
        <w:rPr>
          <w:lang w:eastAsia="zh-CN"/>
        </w:rPr>
        <w:t xml:space="preserve">on the choice of weight factor. </w:t>
      </w:r>
      <w:r w:rsidR="007537A6">
        <w:rPr>
          <w:lang w:eastAsia="zh-CN"/>
        </w:rPr>
        <w:t xml:space="preserve">Therefore, the </w:t>
      </w:r>
      <w:r w:rsidR="007537A6">
        <w:rPr>
          <w:lang w:eastAsia="x-none"/>
        </w:rPr>
        <w:t>missing reference signals can be handled at PHY layer.</w:t>
      </w:r>
    </w:p>
    <w:p w14:paraId="04D4126D" w14:textId="0B77D87A" w:rsidR="007537A6" w:rsidRDefault="002F1D78" w:rsidP="00E25021">
      <w:pPr>
        <w:jc w:val="both"/>
        <w:rPr>
          <w:rFonts w:eastAsia="Times New Roman"/>
          <w:b/>
          <w:bCs/>
          <w:lang w:eastAsia="zh-CN"/>
        </w:rPr>
      </w:pPr>
      <w:r>
        <w:rPr>
          <w:rFonts w:eastAsia="Times New Roman"/>
          <w:b/>
          <w:bCs/>
          <w:lang w:eastAsia="zh-CN"/>
        </w:rPr>
        <w:t>Observation</w:t>
      </w:r>
      <w:r w:rsidRPr="00AC69BC">
        <w:rPr>
          <w:rFonts w:eastAsia="Times New Roman"/>
          <w:b/>
          <w:bCs/>
          <w:lang w:eastAsia="zh-CN"/>
        </w:rPr>
        <w:t xml:space="preserve"> </w:t>
      </w:r>
      <w:r w:rsidR="00E003F9">
        <w:rPr>
          <w:rFonts w:eastAsia="Times New Roman"/>
          <w:b/>
          <w:bCs/>
          <w:lang w:eastAsia="zh-CN"/>
        </w:rPr>
        <w:t>1</w:t>
      </w:r>
      <w:r w:rsidR="003E66E0" w:rsidRPr="00AC69BC">
        <w:rPr>
          <w:rFonts w:eastAsia="Times New Roman"/>
          <w:b/>
          <w:bCs/>
          <w:lang w:eastAsia="zh-CN"/>
        </w:rPr>
        <w:t xml:space="preserve">: </w:t>
      </w:r>
      <w:r w:rsidR="007537A6" w:rsidRPr="00F93CE5">
        <w:rPr>
          <w:b/>
          <w:lang w:eastAsia="x-none"/>
        </w:rPr>
        <w:t xml:space="preserve">Missing </w:t>
      </w:r>
      <w:r w:rsidR="007537A6">
        <w:rPr>
          <w:b/>
          <w:lang w:eastAsia="x-none"/>
        </w:rPr>
        <w:t>RLM-RS</w:t>
      </w:r>
      <w:r w:rsidR="007537A6" w:rsidRPr="00F93CE5">
        <w:rPr>
          <w:b/>
          <w:lang w:eastAsia="x-none"/>
        </w:rPr>
        <w:t xml:space="preserve"> signals </w:t>
      </w:r>
      <w:r w:rsidR="00145359">
        <w:rPr>
          <w:b/>
          <w:lang w:eastAsia="x-none"/>
        </w:rPr>
        <w:t>can be handled at L1 without impacting</w:t>
      </w:r>
      <w:r w:rsidR="007537A6" w:rsidRPr="00F93CE5">
        <w:rPr>
          <w:b/>
          <w:lang w:eastAsia="x-none"/>
        </w:rPr>
        <w:t xml:space="preserve"> RLM at </w:t>
      </w:r>
      <w:r w:rsidR="005101E5">
        <w:rPr>
          <w:b/>
          <w:lang w:eastAsia="x-none"/>
        </w:rPr>
        <w:t>upper layer</w:t>
      </w:r>
      <w:r w:rsidR="00145359">
        <w:rPr>
          <w:b/>
          <w:lang w:eastAsia="x-none"/>
        </w:rPr>
        <w:t>.</w:t>
      </w:r>
    </w:p>
    <w:p w14:paraId="46F5F896" w14:textId="773B7331" w:rsidR="004252B1" w:rsidRDefault="007537A6" w:rsidP="00E25021">
      <w:pPr>
        <w:jc w:val="both"/>
        <w:rPr>
          <w:lang w:eastAsia="zh-CN"/>
        </w:rPr>
      </w:pPr>
      <w:r>
        <w:t xml:space="preserve">As by </w:t>
      </w:r>
      <w:r w:rsidR="00145359">
        <w:t>observation</w:t>
      </w:r>
      <w:r>
        <w:t xml:space="preserve"> </w:t>
      </w:r>
      <w:r w:rsidR="00E003F9">
        <w:t>1</w:t>
      </w:r>
      <w:r>
        <w:t xml:space="preserve">, the missing RLM-RS can be considered in the L1 evaluation </w:t>
      </w:r>
      <w:r w:rsidRPr="0020465B">
        <w:t xml:space="preserve">by </w:t>
      </w:r>
      <w:r>
        <w:t xml:space="preserve">e.g. </w:t>
      </w:r>
      <w:r w:rsidRPr="0020465B">
        <w:t>giving them particular weights into the hypothetical BLER estimations for both IS and OOS</w:t>
      </w:r>
      <w:r>
        <w:t xml:space="preserve">. That is, the UE can </w:t>
      </w:r>
      <w:r w:rsidRPr="0020465B">
        <w:t>tolerate a certain number</w:t>
      </w:r>
      <w:r>
        <w:t xml:space="preserve"> of missing RLM-RS samples</w:t>
      </w:r>
      <w:r w:rsidRPr="0020465B">
        <w:t xml:space="preserve">, </w:t>
      </w:r>
      <w:r>
        <w:t>and eventually result in triggering RLF</w:t>
      </w:r>
      <w:r w:rsidRPr="0020465B">
        <w:t xml:space="preserve"> </w:t>
      </w:r>
      <w:r>
        <w:t xml:space="preserve">(e.g. by starting timer T310) </w:t>
      </w:r>
      <w:r w:rsidRPr="0020465B">
        <w:t>when there have been too many</w:t>
      </w:r>
      <w:r>
        <w:t>. However, this can be achieved without introducing a new mechanism at upper layers.</w:t>
      </w:r>
      <w:r w:rsidR="00B52A33">
        <w:t xml:space="preserve"> </w:t>
      </w:r>
      <w:bookmarkStart w:id="1" w:name="_Hlk513548691"/>
    </w:p>
    <w:bookmarkEnd w:id="1"/>
    <w:p w14:paraId="4656E736" w14:textId="4FDD10DA" w:rsidR="00347670" w:rsidRPr="00D7036D" w:rsidRDefault="00796304" w:rsidP="19F2ED46">
      <w:pPr>
        <w:jc w:val="both"/>
        <w:rPr>
          <w:b/>
          <w:bCs/>
          <w:lang w:eastAsia="zh-CN"/>
        </w:rPr>
      </w:pPr>
      <w:r w:rsidRPr="00AC69BC">
        <w:rPr>
          <w:rFonts w:eastAsia="Times New Roman"/>
          <w:b/>
          <w:bCs/>
          <w:lang w:eastAsia="zh-CN"/>
        </w:rPr>
        <w:t xml:space="preserve">Proposal </w:t>
      </w:r>
      <w:r w:rsidR="00145359">
        <w:rPr>
          <w:rFonts w:eastAsia="Times New Roman"/>
          <w:b/>
          <w:bCs/>
          <w:lang w:eastAsia="zh-CN"/>
        </w:rPr>
        <w:t>1</w:t>
      </w:r>
      <w:r w:rsidRPr="00AC69BC">
        <w:rPr>
          <w:rFonts w:eastAsia="Times New Roman"/>
          <w:b/>
          <w:bCs/>
          <w:lang w:eastAsia="zh-CN"/>
        </w:rPr>
        <w:t xml:space="preserve">: </w:t>
      </w:r>
      <w:r w:rsidR="00145359">
        <w:rPr>
          <w:rFonts w:eastAsia="Times New Roman"/>
          <w:b/>
          <w:bCs/>
          <w:lang w:eastAsia="zh-CN"/>
        </w:rPr>
        <w:t xml:space="preserve">RAN2 assumes that missing RLM-RS signals are handled in the L1 evaluation and thus no </w:t>
      </w:r>
      <w:r>
        <w:rPr>
          <w:rFonts w:eastAsia="Times New Roman"/>
          <w:b/>
          <w:bCs/>
          <w:lang w:eastAsia="zh-CN"/>
        </w:rPr>
        <w:t xml:space="preserve">new </w:t>
      </w:r>
      <w:r w:rsidRPr="00796304">
        <w:rPr>
          <w:rFonts w:eastAsia="Times New Roman"/>
          <w:b/>
          <w:bCs/>
          <w:lang w:eastAsia="zh-CN"/>
        </w:rPr>
        <w:t>RLF trigger mechanism</w:t>
      </w:r>
      <w:r w:rsidRPr="00D7036D">
        <w:rPr>
          <w:rFonts w:eastAsia="Times New Roman"/>
          <w:b/>
          <w:bCs/>
          <w:lang w:eastAsia="zh-CN"/>
        </w:rPr>
        <w:t xml:space="preserve"> </w:t>
      </w:r>
      <w:r w:rsidR="00AC5421" w:rsidRPr="00D7036D">
        <w:rPr>
          <w:rFonts w:eastAsia="Times New Roman"/>
          <w:b/>
          <w:bCs/>
          <w:lang w:eastAsia="zh-CN"/>
        </w:rPr>
        <w:t>for missing RLM-R</w:t>
      </w:r>
      <w:r w:rsidR="00AC5421" w:rsidRPr="00AC5421">
        <w:rPr>
          <w:rFonts w:eastAsia="Times New Roman"/>
          <w:b/>
          <w:bCs/>
          <w:lang w:eastAsia="zh-CN"/>
        </w:rPr>
        <w:t xml:space="preserve">S </w:t>
      </w:r>
      <w:r w:rsidR="00E82066">
        <w:rPr>
          <w:rFonts w:eastAsia="Times New Roman"/>
          <w:b/>
          <w:bCs/>
          <w:lang w:eastAsia="zh-CN"/>
        </w:rPr>
        <w:t xml:space="preserve">is </w:t>
      </w:r>
      <w:r w:rsidR="00145359">
        <w:rPr>
          <w:rFonts w:eastAsia="Times New Roman"/>
          <w:b/>
          <w:bCs/>
          <w:lang w:eastAsia="zh-CN"/>
        </w:rPr>
        <w:t xml:space="preserve">introduced </w:t>
      </w:r>
      <w:r w:rsidR="008A42EA">
        <w:rPr>
          <w:rFonts w:eastAsia="Times New Roman"/>
          <w:b/>
          <w:bCs/>
          <w:lang w:eastAsia="zh-CN"/>
        </w:rPr>
        <w:t>at upper layer</w:t>
      </w:r>
      <w:r w:rsidR="00145359">
        <w:rPr>
          <w:rFonts w:eastAsia="Times New Roman"/>
          <w:b/>
          <w:bCs/>
          <w:lang w:eastAsia="zh-CN"/>
        </w:rPr>
        <w:t xml:space="preserve"> by RAN2</w:t>
      </w:r>
      <w:r w:rsidR="00AC5421" w:rsidRPr="00AC5421">
        <w:rPr>
          <w:rFonts w:eastAsia="Times New Roman"/>
          <w:b/>
          <w:bCs/>
          <w:lang w:eastAsia="zh-CN"/>
        </w:rPr>
        <w:t>.</w:t>
      </w:r>
      <w:r w:rsidR="00AC5421" w:rsidRPr="00D7036D">
        <w:rPr>
          <w:rFonts w:eastAsia="Times New Roman"/>
          <w:b/>
          <w:bCs/>
          <w:lang w:eastAsia="zh-CN"/>
        </w:rPr>
        <w:t xml:space="preserve"> </w:t>
      </w:r>
    </w:p>
    <w:p w14:paraId="159B6CCD" w14:textId="6EDC62AB" w:rsidR="00920DCA" w:rsidRPr="00CD7F0A" w:rsidRDefault="00F24BCB" w:rsidP="19F2ED46">
      <w:pPr>
        <w:jc w:val="both"/>
        <w:rPr>
          <w:lang w:val="en-US" w:eastAsia="zh-CN"/>
        </w:rPr>
      </w:pPr>
      <w:r w:rsidRPr="00CD7F0A">
        <w:rPr>
          <w:lang w:eastAsia="zh-CN"/>
        </w:rPr>
        <w:t xml:space="preserve">In </w:t>
      </w:r>
      <w:r w:rsidR="00BA6020" w:rsidRPr="00CD7F0A">
        <w:rPr>
          <w:lang w:eastAsia="zh-CN"/>
        </w:rPr>
        <w:t>TR 38.889</w:t>
      </w:r>
      <w:r w:rsidRPr="00CD7F0A">
        <w:rPr>
          <w:lang w:eastAsia="zh-CN"/>
        </w:rPr>
        <w:t xml:space="preserve"> </w:t>
      </w:r>
      <w:r w:rsidRPr="00CD7F0A">
        <w:fldChar w:fldCharType="begin"/>
      </w:r>
      <w:r w:rsidRPr="00CD7F0A">
        <w:rPr>
          <w:lang w:eastAsia="zh-CN"/>
        </w:rPr>
        <w:instrText xml:space="preserve"> REF _Ref521401138 \r \h  \* MERGEFORMAT </w:instrText>
      </w:r>
      <w:r w:rsidRPr="00CD7F0A">
        <w:rPr>
          <w:lang w:eastAsia="zh-CN"/>
        </w:rPr>
        <w:fldChar w:fldCharType="separate"/>
      </w:r>
      <w:r w:rsidRPr="00CD7F0A">
        <w:rPr>
          <w:lang w:eastAsia="zh-CN"/>
        </w:rPr>
        <w:t>[</w:t>
      </w:r>
      <w:r w:rsidR="00B52A33">
        <w:rPr>
          <w:lang w:eastAsia="zh-CN"/>
        </w:rPr>
        <w:t>4</w:t>
      </w:r>
      <w:r w:rsidRPr="00CD7F0A">
        <w:rPr>
          <w:lang w:eastAsia="zh-CN"/>
        </w:rPr>
        <w:t>]</w:t>
      </w:r>
      <w:r w:rsidRPr="00CD7F0A">
        <w:fldChar w:fldCharType="end"/>
      </w:r>
      <w:r w:rsidRPr="00CD7F0A">
        <w:rPr>
          <w:lang w:val="en-US" w:eastAsia="zh-CN"/>
        </w:rPr>
        <w:t xml:space="preserve">, </w:t>
      </w:r>
      <w:r w:rsidRPr="00CD7F0A">
        <w:t>it was agreed that</w:t>
      </w:r>
      <w:r w:rsidRPr="00CD7F0A">
        <w:rPr>
          <w:lang w:val="en-US" w:eastAsia="zh-CN"/>
        </w:rPr>
        <w:t xml:space="preserve"> CSI-RS-based RLM may be performed outside of </w:t>
      </w:r>
      <w:r w:rsidR="003A2A7C" w:rsidRPr="00CD7F0A">
        <w:rPr>
          <w:lang w:eastAsia="zh-CN"/>
        </w:rPr>
        <w:t xml:space="preserve">DRS transmission </w:t>
      </w:r>
      <w:r w:rsidR="00FF795D" w:rsidRPr="00CD7F0A">
        <w:rPr>
          <w:lang w:eastAsia="zh-CN"/>
        </w:rPr>
        <w:t>window.</w:t>
      </w:r>
      <w:r w:rsidRPr="00CD7F0A">
        <w:rPr>
          <w:lang w:val="en-US" w:eastAsia="zh-CN"/>
        </w:rPr>
        <w:t xml:space="preserve"> </w:t>
      </w:r>
      <w:r w:rsidR="00D4371E" w:rsidRPr="00CD7F0A">
        <w:rPr>
          <w:lang w:eastAsia="zh-CN"/>
        </w:rPr>
        <w:t xml:space="preserve">LBT blocking within the </w:t>
      </w:r>
      <w:r w:rsidR="003A2A7C" w:rsidRPr="00CD7F0A">
        <w:rPr>
          <w:lang w:eastAsia="zh-CN"/>
        </w:rPr>
        <w:t xml:space="preserve">DRS transmission window </w:t>
      </w:r>
      <w:r w:rsidR="00D4371E" w:rsidRPr="00CD7F0A">
        <w:rPr>
          <w:lang w:eastAsia="zh-CN"/>
        </w:rPr>
        <w:t>may result in unnecessary declaration of RLF</w:t>
      </w:r>
      <w:r w:rsidR="00D4371E" w:rsidRPr="00CD7F0A">
        <w:rPr>
          <w:lang w:val="en-US" w:eastAsia="zh-CN"/>
        </w:rPr>
        <w:t xml:space="preserve">. </w:t>
      </w:r>
      <w:r w:rsidR="00D4371E" w:rsidRPr="00D7036D">
        <w:rPr>
          <w:rFonts w:eastAsia="Times New Roman"/>
          <w:lang w:val="en-US"/>
        </w:rPr>
        <w:t>T</w:t>
      </w:r>
      <w:r w:rsidR="003A2A7C" w:rsidRPr="00CD7F0A">
        <w:rPr>
          <w:lang w:eastAsia="zh-CN"/>
        </w:rPr>
        <w:t xml:space="preserve">o allow faster RLM recovery in case </w:t>
      </w:r>
      <w:r w:rsidR="00D4371E" w:rsidRPr="00CD7F0A">
        <w:rPr>
          <w:lang w:eastAsia="zh-CN"/>
        </w:rPr>
        <w:t xml:space="preserve">RLM-RS </w:t>
      </w:r>
      <w:r w:rsidR="003A2A7C" w:rsidRPr="00CD7F0A">
        <w:rPr>
          <w:lang w:eastAsia="zh-CN"/>
        </w:rPr>
        <w:t xml:space="preserve">transmission within the </w:t>
      </w:r>
      <w:r w:rsidR="00D4371E" w:rsidRPr="00CD7F0A">
        <w:rPr>
          <w:lang w:eastAsia="zh-CN"/>
        </w:rPr>
        <w:t xml:space="preserve">DRS transmission window </w:t>
      </w:r>
      <w:r w:rsidR="003A2A7C" w:rsidRPr="00CD7F0A">
        <w:rPr>
          <w:lang w:eastAsia="zh-CN"/>
        </w:rPr>
        <w:t xml:space="preserve">is blocked, we propose that detected L1 samples outside the </w:t>
      </w:r>
      <w:r w:rsidR="00D4371E" w:rsidRPr="00CD7F0A">
        <w:rPr>
          <w:lang w:eastAsia="zh-CN"/>
        </w:rPr>
        <w:t xml:space="preserve">DRS transmission window </w:t>
      </w:r>
      <w:r w:rsidR="009640D3" w:rsidRPr="00CD7F0A">
        <w:rPr>
          <w:lang w:eastAsia="zh-CN"/>
        </w:rPr>
        <w:t xml:space="preserve">in correspondence of configured </w:t>
      </w:r>
      <w:r w:rsidR="00D4371E" w:rsidRPr="00CD7F0A">
        <w:rPr>
          <w:lang w:eastAsia="zh-CN"/>
        </w:rPr>
        <w:t>CSI-RS</w:t>
      </w:r>
      <w:r w:rsidR="19F2ED46" w:rsidRPr="00CD7F0A">
        <w:rPr>
          <w:lang w:eastAsia="zh-CN"/>
        </w:rPr>
        <w:t xml:space="preserve"> resources can be used in the in-sync evaluations.</w:t>
      </w:r>
      <w:r w:rsidR="00DF03BE">
        <w:rPr>
          <w:lang w:eastAsia="zh-CN"/>
        </w:rPr>
        <w:t xml:space="preserve"> However, the RLM-RS signals used for in-sync evaluations might not have sufficient density when the periodical RLM-RS signal could not always be transmitted periodically at the configured time resource due to the unsuccessful channel access.</w:t>
      </w:r>
    </w:p>
    <w:p w14:paraId="7BA40F99" w14:textId="02B03987" w:rsidR="003A2A7C" w:rsidRDefault="00F14260" w:rsidP="00A8562D">
      <w:pPr>
        <w:jc w:val="both"/>
        <w:rPr>
          <w:lang w:eastAsia="zh-CN"/>
        </w:rPr>
      </w:pPr>
      <w:r>
        <w:rPr>
          <w:lang w:eastAsia="zh-CN"/>
        </w:rPr>
        <w:t xml:space="preserve">Further enhancements for RLM-RS signal outside of the </w:t>
      </w:r>
      <w:r w:rsidR="003A2A7C">
        <w:rPr>
          <w:lang w:eastAsia="zh-CN"/>
        </w:rPr>
        <w:t xml:space="preserve">DRS transmission </w:t>
      </w:r>
      <w:r w:rsidR="00886856">
        <w:rPr>
          <w:lang w:eastAsia="zh-CN"/>
        </w:rPr>
        <w:t xml:space="preserve">window </w:t>
      </w:r>
      <w:r>
        <w:rPr>
          <w:lang w:eastAsia="zh-CN"/>
        </w:rPr>
        <w:t>need</w:t>
      </w:r>
      <w:r w:rsidR="007E50FE">
        <w:rPr>
          <w:lang w:eastAsia="zh-CN"/>
        </w:rPr>
        <w:t xml:space="preserve"> </w:t>
      </w:r>
      <w:r>
        <w:rPr>
          <w:lang w:eastAsia="zh-CN"/>
        </w:rPr>
        <w:t>to be investigated</w:t>
      </w:r>
      <w:r w:rsidR="00FC04F8">
        <w:rPr>
          <w:lang w:eastAsia="zh-CN"/>
        </w:rPr>
        <w:t xml:space="preserve"> to consider the unsuccessful</w:t>
      </w:r>
      <w:r w:rsidR="0091310E">
        <w:rPr>
          <w:lang w:eastAsia="zh-CN"/>
        </w:rPr>
        <w:t xml:space="preserve"> detection of RLM-RS</w:t>
      </w:r>
      <w:r w:rsidR="007E50FE">
        <w:rPr>
          <w:lang w:eastAsia="zh-CN"/>
        </w:rPr>
        <w:t xml:space="preserve">, </w:t>
      </w:r>
      <w:r w:rsidR="00F8424F">
        <w:rPr>
          <w:lang w:eastAsia="zh-CN"/>
        </w:rPr>
        <w:t xml:space="preserve">especially for long </w:t>
      </w:r>
      <w:r w:rsidR="00F8424F" w:rsidRPr="0044151E">
        <w:rPr>
          <w:lang w:eastAsia="zh-CN"/>
        </w:rPr>
        <w:t>periodicity</w:t>
      </w:r>
      <w:r w:rsidR="00F8424F">
        <w:rPr>
          <w:lang w:eastAsia="zh-CN"/>
        </w:rPr>
        <w:t xml:space="preserve"> </w:t>
      </w:r>
      <w:r w:rsidR="007E50FE">
        <w:rPr>
          <w:lang w:eastAsia="zh-CN"/>
        </w:rPr>
        <w:t xml:space="preserve">of </w:t>
      </w:r>
      <w:r w:rsidR="00F8424F">
        <w:rPr>
          <w:lang w:eastAsia="zh-CN"/>
        </w:rPr>
        <w:t xml:space="preserve">RLM-RS </w:t>
      </w:r>
      <w:r w:rsidR="007E50FE">
        <w:rPr>
          <w:lang w:eastAsia="zh-CN"/>
        </w:rPr>
        <w:t>resources</w:t>
      </w:r>
      <w:r>
        <w:rPr>
          <w:lang w:eastAsia="zh-CN"/>
        </w:rPr>
        <w:t xml:space="preserve">. </w:t>
      </w:r>
      <w:r w:rsidR="00A31C6F">
        <w:rPr>
          <w:lang w:eastAsia="zh-CN"/>
        </w:rPr>
        <w:t xml:space="preserve">For example, when the gNB could not send the RLM-RS signal </w:t>
      </w:r>
      <w:r w:rsidR="00A31C6F" w:rsidRPr="00AB3D9F">
        <w:rPr>
          <w:lang w:eastAsia="zh-CN"/>
        </w:rPr>
        <w:t>for pre-defined time duration (e.g., K</w:t>
      </w:r>
      <w:r w:rsidR="00A31C6F">
        <w:rPr>
          <w:lang w:eastAsia="zh-CN"/>
        </w:rPr>
        <w:t>=2</w:t>
      </w:r>
      <w:r w:rsidR="00A31C6F" w:rsidRPr="00AB3D9F">
        <w:rPr>
          <w:lang w:eastAsia="zh-CN"/>
        </w:rPr>
        <w:t xml:space="preserve"> consecutive</w:t>
      </w:r>
      <w:r w:rsidR="00A31C6F">
        <w:rPr>
          <w:lang w:eastAsia="zh-CN"/>
        </w:rPr>
        <w:t xml:space="preserve"> periods</w:t>
      </w:r>
      <w:r w:rsidR="00A31C6F" w:rsidRPr="00AB3D9F">
        <w:rPr>
          <w:lang w:eastAsia="zh-CN"/>
        </w:rPr>
        <w:t>)</w:t>
      </w:r>
      <w:r w:rsidR="00A31C6F">
        <w:rPr>
          <w:lang w:eastAsia="zh-CN"/>
        </w:rPr>
        <w:t>, an additional opportunity wi</w:t>
      </w:r>
      <w:r w:rsidR="00EB0FDA">
        <w:rPr>
          <w:lang w:eastAsia="zh-CN"/>
        </w:rPr>
        <w:t>n</w:t>
      </w:r>
      <w:r w:rsidR="00A31C6F">
        <w:rPr>
          <w:lang w:eastAsia="zh-CN"/>
        </w:rPr>
        <w:t xml:space="preserve">dow could be triggered as shown in Fig.2, where some additional occasions of RLM-RS signal transmission should be introduced. </w:t>
      </w:r>
    </w:p>
    <w:p w14:paraId="4FECE1F0" w14:textId="38EC51DC" w:rsidR="00DF03BE" w:rsidRDefault="00DF03BE" w:rsidP="00DF03BE">
      <w:pPr>
        <w:jc w:val="both"/>
        <w:rPr>
          <w:lang w:eastAsia="zh-CN"/>
        </w:rPr>
      </w:pPr>
      <w:r>
        <w:rPr>
          <w:lang w:eastAsia="zh-CN"/>
        </w:rPr>
        <w:t>RAN1 will decide whether RLM-RS signals can be transmitted opportunistically outside DRS transmission window, however, configuration of opportunistic RLM-RS transmissions may be discussed in RAN2 for further optimization of measurements.</w:t>
      </w:r>
    </w:p>
    <w:p w14:paraId="24D6B7BF" w14:textId="17C23468" w:rsidR="00DF03BE" w:rsidRPr="00002EBD" w:rsidRDefault="00DF03BE" w:rsidP="00DF03BE">
      <w:pPr>
        <w:jc w:val="both"/>
        <w:rPr>
          <w:b/>
          <w:bCs/>
          <w:lang w:eastAsia="zh-CN"/>
        </w:rPr>
      </w:pPr>
      <w:bookmarkStart w:id="2" w:name="_Toc4571080"/>
      <w:bookmarkStart w:id="3" w:name="_Toc4593406"/>
      <w:r w:rsidRPr="00002EBD">
        <w:rPr>
          <w:b/>
          <w:bCs/>
          <w:lang w:eastAsia="zh-CN"/>
        </w:rPr>
        <w:t xml:space="preserve">Proposal </w:t>
      </w:r>
      <w:r w:rsidR="00145359">
        <w:rPr>
          <w:b/>
          <w:bCs/>
          <w:lang w:eastAsia="zh-CN"/>
        </w:rPr>
        <w:t>2</w:t>
      </w:r>
      <w:r w:rsidRPr="00002EBD">
        <w:rPr>
          <w:b/>
          <w:bCs/>
          <w:lang w:eastAsia="zh-CN"/>
        </w:rPr>
        <w:t xml:space="preserve">: </w:t>
      </w:r>
      <w:bookmarkEnd w:id="2"/>
      <w:r w:rsidRPr="00002EBD">
        <w:rPr>
          <w:b/>
          <w:bCs/>
          <w:lang w:eastAsia="zh-CN"/>
        </w:rPr>
        <w:t xml:space="preserve">RAN2 to discuss the RRC </w:t>
      </w:r>
      <w:r w:rsidR="00DC0AF3" w:rsidRPr="00002EBD">
        <w:rPr>
          <w:b/>
          <w:bCs/>
          <w:lang w:eastAsia="zh-CN"/>
        </w:rPr>
        <w:t>signalling</w:t>
      </w:r>
      <w:r w:rsidRPr="00002EBD">
        <w:rPr>
          <w:b/>
          <w:bCs/>
          <w:lang w:eastAsia="zh-CN"/>
        </w:rPr>
        <w:t xml:space="preserve"> support for configuration of RLM-RS signals outside </w:t>
      </w:r>
      <w:bookmarkEnd w:id="3"/>
      <w:r w:rsidRPr="00002EBD">
        <w:rPr>
          <w:b/>
          <w:bCs/>
          <w:lang w:eastAsia="zh-CN"/>
        </w:rPr>
        <w:t>DRS transmission window</w:t>
      </w:r>
      <w:r w:rsidR="00145359">
        <w:rPr>
          <w:b/>
          <w:bCs/>
          <w:lang w:eastAsia="zh-CN"/>
        </w:rPr>
        <w:t>.</w:t>
      </w:r>
    </w:p>
    <w:p w14:paraId="45FC915B" w14:textId="37E1C559" w:rsidR="009F48B2" w:rsidRDefault="009F48B2" w:rsidP="009F48B2">
      <w:pPr>
        <w:jc w:val="both"/>
        <w:rPr>
          <w:b/>
          <w:bCs/>
          <w:lang w:eastAsia="zh-CN"/>
        </w:rPr>
      </w:pPr>
    </w:p>
    <w:p w14:paraId="6F2E522E" w14:textId="60D02221" w:rsidR="009F48B2" w:rsidRDefault="009F48B2" w:rsidP="009F48B2">
      <w:pPr>
        <w:jc w:val="center"/>
        <w:rPr>
          <w:b/>
          <w:bCs/>
          <w:lang w:eastAsia="zh-CN"/>
        </w:rPr>
      </w:pPr>
      <w:r>
        <w:object w:dxaOrig="6608" w:dyaOrig="1916" w14:anchorId="46F62F2A">
          <v:shape id="_x0000_i1026" type="#_x0000_t75" style="width:331pt;height:96.2pt" o:ole="">
            <v:imagedata r:id="rId14" o:title=""/>
          </v:shape>
          <o:OLEObject Type="Embed" ProgID="Visio.Drawing.11" ShapeID="_x0000_i1026" DrawAspect="Content" ObjectID="_1634705853" r:id="rId15"/>
        </w:object>
      </w:r>
    </w:p>
    <w:p w14:paraId="10EA39BE" w14:textId="39578FA4" w:rsidR="004041A4" w:rsidRPr="009F48B2" w:rsidRDefault="00A31C6F" w:rsidP="009F48B2">
      <w:pPr>
        <w:pStyle w:val="Proposal"/>
        <w:numPr>
          <w:ilvl w:val="0"/>
          <w:numId w:val="0"/>
        </w:numPr>
        <w:jc w:val="center"/>
      </w:pPr>
      <w:r w:rsidRPr="00F35EE2">
        <w:lastRenderedPageBreak/>
        <w:t>Fig</w:t>
      </w:r>
      <w:r>
        <w:t>ure</w:t>
      </w:r>
      <w:r w:rsidR="00E36E0D">
        <w:t xml:space="preserve"> </w:t>
      </w:r>
      <w:r>
        <w:t>2:</w:t>
      </w:r>
      <w:r w:rsidRPr="7FAFEEC1">
        <w:t xml:space="preserve"> </w:t>
      </w:r>
      <w:r>
        <w:t xml:space="preserve">Opportunistic </w:t>
      </w:r>
      <w:r w:rsidRPr="00F35EE2">
        <w:t xml:space="preserve">RLM-RS transmission </w:t>
      </w:r>
      <w:r>
        <w:t xml:space="preserve">in one triggered window </w:t>
      </w:r>
      <w:r w:rsidRPr="00F35EE2">
        <w:t>in NR-U</w:t>
      </w:r>
    </w:p>
    <w:p w14:paraId="6C11BD4A" w14:textId="361C9357" w:rsidR="00B41B19" w:rsidRPr="00520BF3" w:rsidRDefault="00C30C87">
      <w:pPr>
        <w:jc w:val="both"/>
        <w:rPr>
          <w:lang w:eastAsia="zh-CN"/>
        </w:rPr>
      </w:pPr>
      <w:r w:rsidRPr="00520BF3">
        <w:rPr>
          <w:lang w:eastAsia="zh-CN"/>
        </w:rPr>
        <w:t xml:space="preserve">It was agreed in RAN2 #102 </w:t>
      </w:r>
      <w:r w:rsidR="000E1623" w:rsidRPr="00520BF3">
        <w:rPr>
          <w:lang w:eastAsia="zh-CN"/>
        </w:rPr>
        <w:t>meeting [</w:t>
      </w:r>
      <w:r w:rsidR="00B52A33">
        <w:rPr>
          <w:lang w:eastAsia="zh-CN"/>
        </w:rPr>
        <w:t>5</w:t>
      </w:r>
      <w:r w:rsidR="000E1623" w:rsidRPr="00520BF3">
        <w:rPr>
          <w:lang w:eastAsia="zh-CN"/>
        </w:rPr>
        <w:t>]</w:t>
      </w:r>
      <w:r w:rsidRPr="00520BF3">
        <w:rPr>
          <w:lang w:eastAsia="zh-CN"/>
        </w:rPr>
        <w:t xml:space="preserve">, multiple beam operation and related procedures should be studied. </w:t>
      </w:r>
      <w:r w:rsidR="008B2961" w:rsidRPr="00520BF3">
        <w:rPr>
          <w:lang w:eastAsia="zh-CN"/>
        </w:rPr>
        <w:t xml:space="preserve">The RLM framework for NR-U should also support multiple beam operation. </w:t>
      </w:r>
      <w:r w:rsidR="000238F1" w:rsidRPr="00520BF3">
        <w:rPr>
          <w:lang w:eastAsia="zh-CN"/>
        </w:rPr>
        <w:t>In NR</w:t>
      </w:r>
      <w:r w:rsidR="00B41B19" w:rsidRPr="00520BF3">
        <w:rPr>
          <w:lang w:eastAsia="zh-CN"/>
        </w:rPr>
        <w:t xml:space="preserve"> licensed spectrum,</w:t>
      </w:r>
      <w:r w:rsidR="000238F1" w:rsidRPr="00520BF3">
        <w:rPr>
          <w:lang w:eastAsia="zh-CN"/>
        </w:rPr>
        <w:t xml:space="preserve"> </w:t>
      </w:r>
      <w:r w:rsidR="00217A1A" w:rsidRPr="00520BF3">
        <w:rPr>
          <w:lang w:eastAsia="zh-CN"/>
        </w:rPr>
        <w:t xml:space="preserve">in-sync (IS) </w:t>
      </w:r>
      <w:r w:rsidR="000238F1" w:rsidRPr="00520BF3">
        <w:rPr>
          <w:lang w:eastAsia="zh-CN"/>
        </w:rPr>
        <w:t xml:space="preserve">can be indicated </w:t>
      </w:r>
      <w:r w:rsidR="00807826" w:rsidRPr="00520BF3">
        <w:rPr>
          <w:lang w:eastAsia="zh-CN"/>
        </w:rPr>
        <w:t xml:space="preserve">to higher layers </w:t>
      </w:r>
      <w:r w:rsidR="000238F1" w:rsidRPr="00520BF3">
        <w:rPr>
          <w:lang w:eastAsia="zh-CN"/>
        </w:rPr>
        <w:t xml:space="preserve">if at least one beam provides sufficient link quality, i.e., above Qin threshold. On the other hand, </w:t>
      </w:r>
      <w:r w:rsidR="00217A1A" w:rsidRPr="00520BF3">
        <w:rPr>
          <w:lang w:eastAsia="zh-CN"/>
        </w:rPr>
        <w:t xml:space="preserve">out-of-sync (OOS) </w:t>
      </w:r>
      <w:r w:rsidR="000238F1" w:rsidRPr="00520BF3">
        <w:rPr>
          <w:lang w:eastAsia="zh-CN"/>
        </w:rPr>
        <w:t xml:space="preserve">can be indicated </w:t>
      </w:r>
      <w:r w:rsidR="00807826" w:rsidRPr="00520BF3">
        <w:rPr>
          <w:lang w:eastAsia="zh-CN"/>
        </w:rPr>
        <w:t xml:space="preserve">to higher layers </w:t>
      </w:r>
      <w:r w:rsidR="000238F1" w:rsidRPr="00520BF3">
        <w:rPr>
          <w:lang w:eastAsia="zh-CN"/>
        </w:rPr>
        <w:t xml:space="preserve">if all configured beams (or the number of beams within its capability) could not provide sufficient link quality, i.e., below Qout threshold. </w:t>
      </w:r>
      <w:r w:rsidR="006E66B2" w:rsidRPr="00520BF3">
        <w:rPr>
          <w:lang w:eastAsia="zh-CN"/>
        </w:rPr>
        <w:t>T</w:t>
      </w:r>
      <w:r w:rsidR="00807826" w:rsidRPr="00520BF3">
        <w:rPr>
          <w:lang w:eastAsia="zh-CN"/>
        </w:rPr>
        <w:t xml:space="preserve">he LBT </w:t>
      </w:r>
      <w:r w:rsidR="008B2961" w:rsidRPr="00520BF3">
        <w:rPr>
          <w:lang w:eastAsia="zh-CN"/>
        </w:rPr>
        <w:t>impact</w:t>
      </w:r>
      <w:r w:rsidR="00217A1A" w:rsidRPr="00520BF3">
        <w:rPr>
          <w:lang w:eastAsia="zh-CN"/>
        </w:rPr>
        <w:t>s</w:t>
      </w:r>
      <w:r w:rsidR="008B2961" w:rsidRPr="00520BF3">
        <w:rPr>
          <w:lang w:eastAsia="zh-CN"/>
        </w:rPr>
        <w:t xml:space="preserve"> </w:t>
      </w:r>
      <w:r w:rsidR="00B41B19" w:rsidRPr="00520BF3">
        <w:rPr>
          <w:lang w:eastAsia="zh-CN"/>
        </w:rPr>
        <w:t>have been</w:t>
      </w:r>
      <w:r w:rsidR="008B2961" w:rsidRPr="00520BF3">
        <w:rPr>
          <w:lang w:eastAsia="zh-CN"/>
        </w:rPr>
        <w:t xml:space="preserve"> considered in the </w:t>
      </w:r>
      <w:r w:rsidR="00217A1A" w:rsidRPr="00520BF3">
        <w:rPr>
          <w:lang w:eastAsia="zh-CN"/>
        </w:rPr>
        <w:t xml:space="preserve">L1 in-sync and out-of-sync evaluations </w:t>
      </w:r>
      <w:r w:rsidR="00B41B19" w:rsidRPr="00520BF3">
        <w:rPr>
          <w:lang w:eastAsia="zh-CN"/>
        </w:rPr>
        <w:t xml:space="preserve">for each beam. Therefore, </w:t>
      </w:r>
      <w:r w:rsidR="007E5B98" w:rsidRPr="00520BF3">
        <w:rPr>
          <w:lang w:eastAsia="zh-CN"/>
        </w:rPr>
        <w:t xml:space="preserve">for </w:t>
      </w:r>
      <w:r w:rsidR="00FB5EB3" w:rsidRPr="00520BF3">
        <w:rPr>
          <w:lang w:eastAsia="zh-CN"/>
        </w:rPr>
        <w:t xml:space="preserve">NR-U </w:t>
      </w:r>
      <w:r w:rsidR="007E5B98" w:rsidRPr="00520BF3">
        <w:rPr>
          <w:lang w:eastAsia="zh-CN"/>
        </w:rPr>
        <w:t xml:space="preserve">RLM, RAN2 </w:t>
      </w:r>
      <w:r w:rsidR="002E4DE8" w:rsidRPr="00520BF3">
        <w:rPr>
          <w:lang w:eastAsia="zh-CN"/>
        </w:rPr>
        <w:t>could</w:t>
      </w:r>
      <w:r w:rsidR="007E5B98" w:rsidRPr="00520BF3">
        <w:rPr>
          <w:lang w:eastAsia="zh-CN"/>
        </w:rPr>
        <w:t xml:space="preserve"> </w:t>
      </w:r>
      <w:r w:rsidR="009640D3" w:rsidRPr="00520BF3">
        <w:rPr>
          <w:lang w:eastAsia="zh-CN"/>
        </w:rPr>
        <w:t xml:space="preserve">consider </w:t>
      </w:r>
      <w:r w:rsidR="007E5B98" w:rsidRPr="00520BF3">
        <w:rPr>
          <w:lang w:eastAsia="zh-CN"/>
        </w:rPr>
        <w:t>the multi-beam</w:t>
      </w:r>
      <w:r w:rsidR="00FB5EB3" w:rsidRPr="00520BF3">
        <w:rPr>
          <w:lang w:eastAsia="zh-CN"/>
        </w:rPr>
        <w:t xml:space="preserve"> framework </w:t>
      </w:r>
      <w:r w:rsidR="007E5B98" w:rsidRPr="00520BF3">
        <w:rPr>
          <w:lang w:eastAsia="zh-CN"/>
        </w:rPr>
        <w:t xml:space="preserve">of </w:t>
      </w:r>
      <w:r w:rsidR="00FB5EB3" w:rsidRPr="00520BF3">
        <w:rPr>
          <w:lang w:eastAsia="zh-CN"/>
        </w:rPr>
        <w:t>NR</w:t>
      </w:r>
      <w:r w:rsidR="00B41B19" w:rsidRPr="00520BF3">
        <w:rPr>
          <w:lang w:eastAsia="zh-CN"/>
        </w:rPr>
        <w:t xml:space="preserve"> licensed spectrum</w:t>
      </w:r>
      <w:r w:rsidR="007E5B98" w:rsidRPr="00520BF3">
        <w:rPr>
          <w:lang w:eastAsia="zh-CN"/>
        </w:rPr>
        <w:t xml:space="preserve"> as baseline</w:t>
      </w:r>
      <w:r w:rsidR="00B41B19" w:rsidRPr="00520BF3">
        <w:rPr>
          <w:lang w:eastAsia="zh-CN"/>
        </w:rPr>
        <w:t>.</w:t>
      </w:r>
    </w:p>
    <w:p w14:paraId="502C4B41" w14:textId="5C0B4E47" w:rsidR="009640D3" w:rsidRPr="00052049" w:rsidRDefault="00C30C87" w:rsidP="00052049">
      <w:pPr>
        <w:rPr>
          <w:lang w:eastAsia="zh-CN"/>
        </w:rPr>
      </w:pPr>
      <w:r w:rsidRPr="00052049">
        <w:rPr>
          <w:b/>
          <w:bCs/>
          <w:lang w:eastAsia="zh-CN"/>
        </w:rPr>
        <w:t xml:space="preserve">Proposal </w:t>
      </w:r>
      <w:r w:rsidR="000E1736">
        <w:rPr>
          <w:b/>
          <w:bCs/>
          <w:lang w:eastAsia="zh-CN"/>
        </w:rPr>
        <w:t>3</w:t>
      </w:r>
      <w:r w:rsidRPr="00052049">
        <w:rPr>
          <w:b/>
          <w:bCs/>
          <w:lang w:eastAsia="zh-CN"/>
        </w:rPr>
        <w:t xml:space="preserve">: For </w:t>
      </w:r>
      <w:r w:rsidR="009640D3" w:rsidRPr="00052049">
        <w:rPr>
          <w:b/>
          <w:bCs/>
          <w:lang w:eastAsia="zh-CN"/>
        </w:rPr>
        <w:t xml:space="preserve">NR-U </w:t>
      </w:r>
      <w:r w:rsidRPr="00052049">
        <w:rPr>
          <w:b/>
          <w:bCs/>
          <w:lang w:eastAsia="zh-CN"/>
        </w:rPr>
        <w:t xml:space="preserve">RLM, </w:t>
      </w:r>
      <w:r w:rsidR="009640D3" w:rsidRPr="00052049">
        <w:rPr>
          <w:b/>
          <w:bCs/>
          <w:lang w:eastAsia="zh-CN"/>
        </w:rPr>
        <w:t>RAN2 use</w:t>
      </w:r>
      <w:r w:rsidR="00145359">
        <w:rPr>
          <w:b/>
          <w:bCs/>
          <w:lang w:eastAsia="zh-CN"/>
        </w:rPr>
        <w:t>s</w:t>
      </w:r>
      <w:r w:rsidR="009640D3" w:rsidRPr="00052049">
        <w:rPr>
          <w:b/>
          <w:bCs/>
          <w:lang w:eastAsia="zh-CN"/>
        </w:rPr>
        <w:t xml:space="preserve"> the multi-beam framework of NR licensed spectrum as baseline.</w:t>
      </w:r>
    </w:p>
    <w:p w14:paraId="43A12B72" w14:textId="3BC1E70F" w:rsidR="00CD4C7B" w:rsidRPr="006E13D1" w:rsidRDefault="00BB51C3" w:rsidP="00FC44B5">
      <w:pPr>
        <w:pStyle w:val="Heading1"/>
        <w:pBdr>
          <w:top w:val="single" w:sz="12" w:space="4" w:color="auto"/>
        </w:pBdr>
      </w:pPr>
      <w:r>
        <w:rPr>
          <w:lang w:eastAsia="zh-CN"/>
        </w:rPr>
        <w:t>3</w:t>
      </w:r>
      <w:r w:rsidR="00CD4C7B" w:rsidRPr="006E13D1">
        <w:tab/>
      </w:r>
      <w:r w:rsidR="007B6CFC">
        <w:rPr>
          <w:lang w:eastAsia="zh-CN"/>
        </w:rPr>
        <w:t xml:space="preserve">Conclusion </w:t>
      </w:r>
    </w:p>
    <w:p w14:paraId="70FA8996" w14:textId="52C67938" w:rsidR="007B6CFC" w:rsidRDefault="007B6CFC" w:rsidP="00A8562D">
      <w:pPr>
        <w:jc w:val="both"/>
      </w:pPr>
      <w:r w:rsidRPr="006D0719">
        <w:t>The proposals and observations made in this contribution are summarized below.</w:t>
      </w:r>
    </w:p>
    <w:p w14:paraId="6119D554" w14:textId="77777777" w:rsidR="003401A4" w:rsidRDefault="003401A4" w:rsidP="003401A4">
      <w:pPr>
        <w:jc w:val="both"/>
        <w:rPr>
          <w:rFonts w:eastAsia="Times New Roman"/>
          <w:b/>
          <w:bCs/>
          <w:lang w:eastAsia="zh-CN"/>
        </w:rPr>
      </w:pPr>
      <w:r>
        <w:rPr>
          <w:rFonts w:eastAsia="Times New Roman"/>
          <w:b/>
          <w:bCs/>
          <w:lang w:eastAsia="zh-CN"/>
        </w:rPr>
        <w:t>Observation</w:t>
      </w:r>
      <w:r w:rsidRPr="00AC69BC">
        <w:rPr>
          <w:rFonts w:eastAsia="Times New Roman"/>
          <w:b/>
          <w:bCs/>
          <w:lang w:eastAsia="zh-CN"/>
        </w:rPr>
        <w:t xml:space="preserve"> </w:t>
      </w:r>
      <w:r>
        <w:rPr>
          <w:rFonts w:eastAsia="Times New Roman"/>
          <w:b/>
          <w:bCs/>
          <w:lang w:eastAsia="zh-CN"/>
        </w:rPr>
        <w:t>1</w:t>
      </w:r>
      <w:r w:rsidRPr="00AC69BC">
        <w:rPr>
          <w:rFonts w:eastAsia="Times New Roman"/>
          <w:b/>
          <w:bCs/>
          <w:lang w:eastAsia="zh-CN"/>
        </w:rPr>
        <w:t xml:space="preserve">: </w:t>
      </w:r>
      <w:r w:rsidRPr="00F93CE5">
        <w:rPr>
          <w:b/>
          <w:lang w:eastAsia="x-none"/>
        </w:rPr>
        <w:t xml:space="preserve">Missing </w:t>
      </w:r>
      <w:r>
        <w:rPr>
          <w:b/>
          <w:lang w:eastAsia="x-none"/>
        </w:rPr>
        <w:t>RLM-RS</w:t>
      </w:r>
      <w:r w:rsidRPr="00F93CE5">
        <w:rPr>
          <w:b/>
          <w:lang w:eastAsia="x-none"/>
        </w:rPr>
        <w:t xml:space="preserve"> signals </w:t>
      </w:r>
      <w:r>
        <w:rPr>
          <w:b/>
          <w:lang w:eastAsia="x-none"/>
        </w:rPr>
        <w:t>can be handled at L1 without impacting</w:t>
      </w:r>
      <w:r w:rsidRPr="00F93CE5">
        <w:rPr>
          <w:b/>
          <w:lang w:eastAsia="x-none"/>
        </w:rPr>
        <w:t xml:space="preserve"> RLM at </w:t>
      </w:r>
      <w:r>
        <w:rPr>
          <w:b/>
          <w:lang w:eastAsia="x-none"/>
        </w:rPr>
        <w:t>upper layer.</w:t>
      </w:r>
    </w:p>
    <w:p w14:paraId="75BAB3A2" w14:textId="77777777" w:rsidR="003401A4" w:rsidRPr="00D7036D" w:rsidRDefault="003401A4" w:rsidP="003401A4">
      <w:pPr>
        <w:jc w:val="both"/>
        <w:rPr>
          <w:b/>
          <w:bCs/>
          <w:lang w:eastAsia="zh-CN"/>
        </w:rPr>
      </w:pPr>
      <w:r w:rsidRPr="00AC69BC">
        <w:rPr>
          <w:rFonts w:eastAsia="Times New Roman"/>
          <w:b/>
          <w:bCs/>
          <w:lang w:eastAsia="zh-CN"/>
        </w:rPr>
        <w:t xml:space="preserve">Proposal </w:t>
      </w:r>
      <w:r>
        <w:rPr>
          <w:rFonts w:eastAsia="Times New Roman"/>
          <w:b/>
          <w:bCs/>
          <w:lang w:eastAsia="zh-CN"/>
        </w:rPr>
        <w:t>1</w:t>
      </w:r>
      <w:r w:rsidRPr="00AC69BC">
        <w:rPr>
          <w:rFonts w:eastAsia="Times New Roman"/>
          <w:b/>
          <w:bCs/>
          <w:lang w:eastAsia="zh-CN"/>
        </w:rPr>
        <w:t xml:space="preserve">: </w:t>
      </w:r>
      <w:r>
        <w:rPr>
          <w:rFonts w:eastAsia="Times New Roman"/>
          <w:b/>
          <w:bCs/>
          <w:lang w:eastAsia="zh-CN"/>
        </w:rPr>
        <w:t xml:space="preserve">RAN2 assumes that missing RLM-RS signals are handled in the L1 evaluation and thus no new </w:t>
      </w:r>
      <w:r w:rsidRPr="00796304">
        <w:rPr>
          <w:rFonts w:eastAsia="Times New Roman"/>
          <w:b/>
          <w:bCs/>
          <w:lang w:eastAsia="zh-CN"/>
        </w:rPr>
        <w:t>RLF trigger mechanism</w:t>
      </w:r>
      <w:r w:rsidRPr="00D7036D">
        <w:rPr>
          <w:rFonts w:eastAsia="Times New Roman"/>
          <w:b/>
          <w:bCs/>
          <w:lang w:eastAsia="zh-CN"/>
        </w:rPr>
        <w:t xml:space="preserve"> for missing RLM-R</w:t>
      </w:r>
      <w:r w:rsidRPr="00AC5421">
        <w:rPr>
          <w:rFonts w:eastAsia="Times New Roman"/>
          <w:b/>
          <w:bCs/>
          <w:lang w:eastAsia="zh-CN"/>
        </w:rPr>
        <w:t xml:space="preserve">S </w:t>
      </w:r>
      <w:r>
        <w:rPr>
          <w:rFonts w:eastAsia="Times New Roman"/>
          <w:b/>
          <w:bCs/>
          <w:lang w:eastAsia="zh-CN"/>
        </w:rPr>
        <w:t>is introduced at upper layer by RAN2</w:t>
      </w:r>
      <w:r w:rsidRPr="00AC5421">
        <w:rPr>
          <w:rFonts w:eastAsia="Times New Roman"/>
          <w:b/>
          <w:bCs/>
          <w:lang w:eastAsia="zh-CN"/>
        </w:rPr>
        <w:t>.</w:t>
      </w:r>
      <w:r w:rsidRPr="00D7036D">
        <w:rPr>
          <w:rFonts w:eastAsia="Times New Roman"/>
          <w:b/>
          <w:bCs/>
          <w:lang w:eastAsia="zh-CN"/>
        </w:rPr>
        <w:t xml:space="preserve"> </w:t>
      </w:r>
    </w:p>
    <w:p w14:paraId="35DF9D70" w14:textId="77777777" w:rsidR="003401A4" w:rsidRPr="00002EBD" w:rsidRDefault="003401A4" w:rsidP="003401A4">
      <w:pPr>
        <w:jc w:val="both"/>
        <w:rPr>
          <w:b/>
          <w:bCs/>
          <w:lang w:eastAsia="zh-CN"/>
        </w:rPr>
      </w:pPr>
      <w:r w:rsidRPr="00002EB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002EBD">
        <w:rPr>
          <w:b/>
          <w:bCs/>
          <w:lang w:eastAsia="zh-CN"/>
        </w:rPr>
        <w:t>: RAN2 to discuss the RRC signalling support for configuration of RLM-RS signals outside DRS transmission window</w:t>
      </w:r>
      <w:r>
        <w:rPr>
          <w:b/>
          <w:bCs/>
          <w:lang w:eastAsia="zh-CN"/>
        </w:rPr>
        <w:t>.</w:t>
      </w:r>
    </w:p>
    <w:p w14:paraId="3E14D154" w14:textId="77777777" w:rsidR="003401A4" w:rsidRPr="00052049" w:rsidRDefault="003401A4" w:rsidP="003401A4">
      <w:pPr>
        <w:rPr>
          <w:lang w:eastAsia="zh-CN"/>
        </w:rPr>
      </w:pPr>
      <w:r w:rsidRPr="00052049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052049">
        <w:rPr>
          <w:b/>
          <w:bCs/>
          <w:lang w:eastAsia="zh-CN"/>
        </w:rPr>
        <w:t>: For NR-U RLM, RAN2 use</w:t>
      </w:r>
      <w:r>
        <w:rPr>
          <w:b/>
          <w:bCs/>
          <w:lang w:eastAsia="zh-CN"/>
        </w:rPr>
        <w:t>s</w:t>
      </w:r>
      <w:r w:rsidRPr="00052049">
        <w:rPr>
          <w:b/>
          <w:bCs/>
          <w:lang w:eastAsia="zh-CN"/>
        </w:rPr>
        <w:t xml:space="preserve"> the multi-beam framework of NR licensed spectrum as baseline.</w:t>
      </w:r>
    </w:p>
    <w:p w14:paraId="0FDCFAC2" w14:textId="77777777" w:rsidR="00CD4C7B" w:rsidRPr="006E13D1" w:rsidRDefault="00CD4C7B" w:rsidP="00A8562D">
      <w:pPr>
        <w:pStyle w:val="Heading1"/>
        <w:jc w:val="both"/>
      </w:pPr>
      <w:r w:rsidRPr="006E13D1">
        <w:t>References</w:t>
      </w:r>
    </w:p>
    <w:p w14:paraId="7E0115D0" w14:textId="3A693095" w:rsidR="00EB42DD" w:rsidRPr="00D7036D" w:rsidRDefault="009A3994" w:rsidP="00EB42DD">
      <w:pPr>
        <w:pStyle w:val="References"/>
        <w:numPr>
          <w:ilvl w:val="0"/>
          <w:numId w:val="4"/>
        </w:numPr>
        <w:autoSpaceDE w:val="0"/>
        <w:autoSpaceDN w:val="0"/>
        <w:snapToGrid w:val="0"/>
        <w:rPr>
          <w:noProof/>
          <w:lang w:val="en-GB"/>
        </w:rPr>
      </w:pPr>
      <w:bookmarkStart w:id="4" w:name="_Ref479756368"/>
      <w:bookmarkStart w:id="5" w:name="_Ref456254943"/>
      <w:bookmarkStart w:id="6" w:name="_Ref456256904"/>
      <w:bookmarkStart w:id="7" w:name="_Ref455126129"/>
      <w:bookmarkStart w:id="8" w:name="_Ref174151459"/>
      <w:bookmarkStart w:id="9" w:name="_Ref189809556"/>
      <w:bookmarkStart w:id="10" w:name="_Ref458687908"/>
      <w:bookmarkStart w:id="11" w:name="_Ref503257843"/>
      <w:bookmarkStart w:id="12" w:name="_Ref75086397"/>
      <w:r w:rsidRPr="005C00B5">
        <w:rPr>
          <w:noProof/>
          <w:lang w:val="en-GB"/>
        </w:rPr>
        <w:t>Qualcomm Inc</w:t>
      </w:r>
      <w:r>
        <w:rPr>
          <w:noProof/>
          <w:lang w:val="en-GB"/>
        </w:rPr>
        <w:t>, “</w:t>
      </w:r>
      <w:r w:rsidRPr="005C00B5">
        <w:rPr>
          <w:noProof/>
          <w:lang w:val="en-GB"/>
        </w:rPr>
        <w:t>New WID on NR-based Access to Unlicensed Spectrum</w:t>
      </w:r>
      <w:r>
        <w:rPr>
          <w:noProof/>
          <w:lang w:val="en-GB"/>
        </w:rPr>
        <w:t>”</w:t>
      </w:r>
      <w:r w:rsidRPr="00DA27F5">
        <w:rPr>
          <w:noProof/>
          <w:lang w:val="en-GB"/>
        </w:rPr>
        <w:t xml:space="preserve"> </w:t>
      </w:r>
      <w:r>
        <w:rPr>
          <w:noProof/>
          <w:lang w:val="en-GB"/>
        </w:rPr>
        <w:t xml:space="preserve">, </w:t>
      </w:r>
      <w:r w:rsidRPr="005C00B5">
        <w:rPr>
          <w:noProof/>
          <w:lang w:val="en-GB"/>
        </w:rPr>
        <w:t>RP-182878</w:t>
      </w:r>
      <w:r>
        <w:rPr>
          <w:noProof/>
          <w:lang w:val="en-GB"/>
        </w:rPr>
        <w:t xml:space="preserve">, </w:t>
      </w:r>
      <w:r w:rsidRPr="00CD3B01">
        <w:t>Sorrento, Italy</w:t>
      </w:r>
      <w:r>
        <w:t xml:space="preserve">, </w:t>
      </w:r>
      <w:r w:rsidRPr="00CD3B01">
        <w:t>Dec. 10-13, 2018</w:t>
      </w:r>
    </w:p>
    <w:p w14:paraId="5E7144CC" w14:textId="36E221F2" w:rsidR="00A77274" w:rsidRPr="00D7036D" w:rsidRDefault="00A77274" w:rsidP="00D7036D">
      <w:pPr>
        <w:pStyle w:val="References"/>
        <w:numPr>
          <w:ilvl w:val="0"/>
          <w:numId w:val="4"/>
        </w:numPr>
        <w:autoSpaceDE w:val="0"/>
        <w:autoSpaceDN w:val="0"/>
        <w:snapToGrid w:val="0"/>
        <w:rPr>
          <w:noProof/>
          <w:lang w:val="en-GB"/>
        </w:rPr>
      </w:pPr>
      <w:r w:rsidRPr="007644CE">
        <w:t>R2-1903655</w:t>
      </w:r>
      <w:r w:rsidRPr="00D7036D">
        <w:rPr>
          <w:noProof/>
        </w:rPr>
        <w:t>, Email discussion report on</w:t>
      </w:r>
      <w:r w:rsidRPr="007644CE">
        <w:t xml:space="preserve"> [105#48][NR-U]</w:t>
      </w:r>
      <w:r>
        <w:t xml:space="preserve"> </w:t>
      </w:r>
      <w:r w:rsidRPr="007644CE">
        <w:t>Connected mode measurements</w:t>
      </w:r>
      <w:r w:rsidRPr="00D7036D">
        <w:rPr>
          <w:noProof/>
        </w:rPr>
        <w:t xml:space="preserve">, </w:t>
      </w:r>
      <w:r w:rsidRPr="007644CE">
        <w:t>Qualcomm</w:t>
      </w:r>
    </w:p>
    <w:p w14:paraId="5CAB14ED" w14:textId="0785E656" w:rsidR="00EB42DD" w:rsidRPr="00D7036D" w:rsidRDefault="00EB42DD">
      <w:pPr>
        <w:pStyle w:val="Reference"/>
        <w:numPr>
          <w:ilvl w:val="0"/>
          <w:numId w:val="4"/>
        </w:numPr>
        <w:rPr>
          <w:rFonts w:ascii="Times New Roman" w:eastAsia="SimSun" w:hAnsi="Times New Roman"/>
          <w:noProof/>
          <w:lang w:eastAsia="en-US"/>
        </w:rPr>
      </w:pPr>
      <w:r w:rsidRPr="00B97634">
        <w:rPr>
          <w:rFonts w:ascii="Times New Roman" w:eastAsia="SimSun" w:hAnsi="Times New Roman"/>
          <w:noProof/>
          <w:lang w:eastAsia="en-US"/>
        </w:rPr>
        <w:t>3GPP TS 36.133 V15.0.0, “Evolved Universal Terrestrial Radio Access (E-UTRA);</w:t>
      </w:r>
      <w:r w:rsidR="00190545">
        <w:rPr>
          <w:rFonts w:ascii="Times New Roman" w:eastAsia="SimSun" w:hAnsi="Times New Roman"/>
          <w:noProof/>
          <w:lang w:eastAsia="en-US"/>
        </w:rPr>
        <w:t xml:space="preserve"> </w:t>
      </w:r>
      <w:r w:rsidRPr="00B97634">
        <w:rPr>
          <w:rFonts w:ascii="Times New Roman" w:eastAsia="SimSun" w:hAnsi="Times New Roman"/>
          <w:noProof/>
          <w:lang w:eastAsia="en-US"/>
        </w:rPr>
        <w:t>Requirements for support of radio resource management”</w:t>
      </w:r>
    </w:p>
    <w:p w14:paraId="65EB73B3" w14:textId="7CCAAC4A" w:rsidR="00EB42DD" w:rsidRPr="00A23D28" w:rsidRDefault="009A3994">
      <w:pPr>
        <w:pStyle w:val="Reference"/>
        <w:numPr>
          <w:ilvl w:val="0"/>
          <w:numId w:val="4"/>
        </w:numPr>
        <w:rPr>
          <w:rFonts w:ascii="Times New Roman" w:eastAsia="SimSun" w:hAnsi="Times New Roman"/>
          <w:noProof/>
          <w:lang w:eastAsia="en-US"/>
        </w:rPr>
      </w:pPr>
      <w:r w:rsidRPr="00B97634">
        <w:rPr>
          <w:rFonts w:ascii="Times New Roman" w:eastAsia="SimSun" w:hAnsi="Times New Roman"/>
          <w:noProof/>
          <w:lang w:eastAsia="en-US"/>
        </w:rPr>
        <w:t>3GPP TR 38.889 V16.0.0, “Study on NR-based access to unlicensed spectrum”</w:t>
      </w:r>
    </w:p>
    <w:p w14:paraId="67AA9699" w14:textId="5129C631" w:rsidR="00217A1A" w:rsidRPr="00520BF3" w:rsidRDefault="00217A1A">
      <w:pPr>
        <w:pStyle w:val="Reference"/>
        <w:numPr>
          <w:ilvl w:val="0"/>
          <w:numId w:val="4"/>
        </w:numPr>
        <w:rPr>
          <w:rFonts w:ascii="Times New Roman" w:eastAsia="SimSun" w:hAnsi="Times New Roman"/>
          <w:noProof/>
          <w:lang w:eastAsia="en-US"/>
        </w:rPr>
      </w:pPr>
      <w:bookmarkStart w:id="13" w:name="OLE_LINK3"/>
      <w:bookmarkStart w:id="14" w:name="OLE_LINK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7634">
        <w:rPr>
          <w:rFonts w:ascii="Times New Roman" w:eastAsia="SimSun" w:hAnsi="Times New Roman"/>
          <w:noProof/>
          <w:lang w:eastAsia="en-US"/>
        </w:rPr>
        <w:t>Final Report of 3GPP TSG RAN WG2 #102</w:t>
      </w:r>
    </w:p>
    <w:bookmarkEnd w:id="13"/>
    <w:bookmarkEnd w:id="14"/>
    <w:p w14:paraId="055200B7" w14:textId="77777777" w:rsidR="00CD4C7B" w:rsidRDefault="00CD4C7B" w:rsidP="00052049">
      <w:pPr>
        <w:pStyle w:val="Reference"/>
        <w:numPr>
          <w:ilvl w:val="0"/>
          <w:numId w:val="0"/>
        </w:numPr>
      </w:pPr>
    </w:p>
    <w:sectPr w:rsidR="00CD4C7B" w:rsidSect="00D7036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0C8DC" w14:textId="77777777" w:rsidR="00CA65B1" w:rsidRDefault="00CA65B1">
      <w:r>
        <w:separator/>
      </w:r>
    </w:p>
  </w:endnote>
  <w:endnote w:type="continuationSeparator" w:id="0">
    <w:p w14:paraId="035D3AA8" w14:textId="77777777" w:rsidR="00CA65B1" w:rsidRDefault="00CA65B1">
      <w:r>
        <w:continuationSeparator/>
      </w:r>
    </w:p>
  </w:endnote>
  <w:endnote w:type="continuationNotice" w:id="1">
    <w:p w14:paraId="574F1E11" w14:textId="77777777" w:rsidR="00CA65B1" w:rsidRDefault="00CA65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4"/>
      <w:gridCol w:w="3214"/>
      <w:gridCol w:w="3214"/>
    </w:tblGrid>
    <w:tr w:rsidR="7FAFEEC1" w14:paraId="61C11DF7" w14:textId="77777777" w:rsidTr="2FCE0FA9">
      <w:tc>
        <w:tcPr>
          <w:tcW w:w="3214" w:type="dxa"/>
        </w:tcPr>
        <w:p w14:paraId="5DF93CFE" w14:textId="76C9EC48" w:rsidR="7FAFEEC1" w:rsidRDefault="7FAFEEC1" w:rsidP="00B35B50">
          <w:pPr>
            <w:ind w:left="-115"/>
          </w:pPr>
        </w:p>
      </w:tc>
      <w:tc>
        <w:tcPr>
          <w:tcW w:w="3214" w:type="dxa"/>
        </w:tcPr>
        <w:p w14:paraId="7C72206B" w14:textId="561086BC" w:rsidR="7FAFEEC1" w:rsidRDefault="7FAFEEC1" w:rsidP="00B35B50">
          <w:pPr>
            <w:jc w:val="center"/>
          </w:pPr>
        </w:p>
      </w:tc>
      <w:tc>
        <w:tcPr>
          <w:tcW w:w="3214" w:type="dxa"/>
        </w:tcPr>
        <w:p w14:paraId="4A942820" w14:textId="049D57CE" w:rsidR="7FAFEEC1" w:rsidRDefault="7FAFEEC1" w:rsidP="00B35B50">
          <w:pPr>
            <w:ind w:right="-115"/>
            <w:jc w:val="right"/>
          </w:pPr>
        </w:p>
      </w:tc>
    </w:tr>
  </w:tbl>
  <w:p w14:paraId="648067F3" w14:textId="5361E404" w:rsidR="7FAFEEC1" w:rsidRDefault="7FAFEEC1" w:rsidP="00695E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B6BE5" w14:textId="77777777" w:rsidR="00CA65B1" w:rsidRDefault="00CA65B1">
      <w:r>
        <w:separator/>
      </w:r>
    </w:p>
  </w:footnote>
  <w:footnote w:type="continuationSeparator" w:id="0">
    <w:p w14:paraId="764F8482" w14:textId="77777777" w:rsidR="00CA65B1" w:rsidRDefault="00CA65B1">
      <w:r>
        <w:continuationSeparator/>
      </w:r>
    </w:p>
  </w:footnote>
  <w:footnote w:type="continuationNotice" w:id="1">
    <w:p w14:paraId="5BF7CD53" w14:textId="77777777" w:rsidR="00CA65B1" w:rsidRDefault="00CA65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4"/>
      <w:gridCol w:w="3214"/>
      <w:gridCol w:w="3214"/>
    </w:tblGrid>
    <w:tr w:rsidR="7FAFEEC1" w14:paraId="0DA0E7C0" w14:textId="77777777" w:rsidTr="2FCE0FA9">
      <w:tc>
        <w:tcPr>
          <w:tcW w:w="3214" w:type="dxa"/>
        </w:tcPr>
        <w:p w14:paraId="43B28F73" w14:textId="4DD27550" w:rsidR="7FAFEEC1" w:rsidRDefault="7FAFEEC1" w:rsidP="00B35B50">
          <w:pPr>
            <w:ind w:left="-115"/>
          </w:pPr>
        </w:p>
      </w:tc>
      <w:tc>
        <w:tcPr>
          <w:tcW w:w="3214" w:type="dxa"/>
        </w:tcPr>
        <w:p w14:paraId="0B8F0D60" w14:textId="7794EFA7" w:rsidR="7FAFEEC1" w:rsidRDefault="7FAFEEC1" w:rsidP="00B35B50">
          <w:pPr>
            <w:jc w:val="center"/>
          </w:pPr>
        </w:p>
      </w:tc>
      <w:tc>
        <w:tcPr>
          <w:tcW w:w="3214" w:type="dxa"/>
        </w:tcPr>
        <w:p w14:paraId="7DD47BD8" w14:textId="72742546" w:rsidR="7FAFEEC1" w:rsidRDefault="7FAFEEC1" w:rsidP="00B35B50">
          <w:pPr>
            <w:ind w:right="-115"/>
            <w:jc w:val="right"/>
          </w:pPr>
        </w:p>
      </w:tc>
    </w:tr>
  </w:tbl>
  <w:p w14:paraId="42B5FE73" w14:textId="1E211BC1" w:rsidR="7FAFEEC1" w:rsidRDefault="7FAFEE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BF4FC6"/>
    <w:multiLevelType w:val="hybridMultilevel"/>
    <w:tmpl w:val="F83FA9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B84326"/>
    <w:multiLevelType w:val="hybridMultilevel"/>
    <w:tmpl w:val="7D466C20"/>
    <w:lvl w:ilvl="0" w:tplc="95D247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C0AFF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C488A8">
      <w:start w:val="135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8551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7807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A019C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9852F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BC44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706B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94440"/>
    <w:multiLevelType w:val="hybridMultilevel"/>
    <w:tmpl w:val="0008747E"/>
    <w:lvl w:ilvl="0" w:tplc="4202C932">
      <w:start w:val="1"/>
      <w:numFmt w:val="bullet"/>
      <w:lvlText w:val=""/>
      <w:lvlJc w:val="left"/>
      <w:pPr>
        <w:ind w:left="773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11EA6FC3"/>
    <w:multiLevelType w:val="multilevel"/>
    <w:tmpl w:val="D6D66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1A4612"/>
    <w:multiLevelType w:val="hybridMultilevel"/>
    <w:tmpl w:val="A0D0BC1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7" w15:restartNumberingAfterBreak="0">
    <w:nsid w:val="164D470F"/>
    <w:multiLevelType w:val="hybridMultilevel"/>
    <w:tmpl w:val="BDEA4430"/>
    <w:lvl w:ilvl="0" w:tplc="0415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41172A"/>
    <w:multiLevelType w:val="hybridMultilevel"/>
    <w:tmpl w:val="D1E780C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DDD4FAB"/>
    <w:multiLevelType w:val="hybridMultilevel"/>
    <w:tmpl w:val="2AC8C82A"/>
    <w:lvl w:ilvl="0" w:tplc="267EFB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98211F"/>
    <w:multiLevelType w:val="hybridMultilevel"/>
    <w:tmpl w:val="95D0E978"/>
    <w:lvl w:ilvl="0" w:tplc="59FCB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CCB93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BB8DC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CE98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72F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162D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344D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82E7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B01A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52B1D75"/>
    <w:multiLevelType w:val="hybridMultilevel"/>
    <w:tmpl w:val="9D5C7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33492"/>
    <w:multiLevelType w:val="hybridMultilevel"/>
    <w:tmpl w:val="32DA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327D2182"/>
    <w:multiLevelType w:val="hybridMultilevel"/>
    <w:tmpl w:val="740A2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76B4C0F"/>
    <w:multiLevelType w:val="hybridMultilevel"/>
    <w:tmpl w:val="29D8B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E90885"/>
    <w:multiLevelType w:val="hybridMultilevel"/>
    <w:tmpl w:val="0EB0CD38"/>
    <w:lvl w:ilvl="0" w:tplc="9CE690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4292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1857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4C3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40F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B498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40EC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47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5AF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574443B"/>
    <w:multiLevelType w:val="hybridMultilevel"/>
    <w:tmpl w:val="96E0A7C0"/>
    <w:lvl w:ilvl="0" w:tplc="267EFBD6">
      <w:start w:val="1"/>
      <w:numFmt w:val="bullet"/>
      <w:lvlText w:val="•"/>
      <w:lvlJc w:val="left"/>
      <w:pPr>
        <w:ind w:left="8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1" w:hanging="420"/>
      </w:pPr>
      <w:rPr>
        <w:rFonts w:ascii="Wingdings" w:hAnsi="Wingdings" w:hint="default"/>
      </w:rPr>
    </w:lvl>
  </w:abstractNum>
  <w:abstractNum w:abstractNumId="21" w15:restartNumberingAfterBreak="0">
    <w:nsid w:val="4B775665"/>
    <w:multiLevelType w:val="hybridMultilevel"/>
    <w:tmpl w:val="4CD8813C"/>
    <w:lvl w:ilvl="0" w:tplc="4202C932">
      <w:start w:val="1"/>
      <w:numFmt w:val="bullet"/>
      <w:lvlText w:val=""/>
      <w:lvlJc w:val="left"/>
      <w:pPr>
        <w:ind w:left="773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AA2CB9"/>
    <w:multiLevelType w:val="hybridMultilevel"/>
    <w:tmpl w:val="04604C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AC191DA"/>
    <w:multiLevelType w:val="singleLevel"/>
    <w:tmpl w:val="5AC191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6" w15:restartNumberingAfterBreak="0">
    <w:nsid w:val="5C6C6A24"/>
    <w:multiLevelType w:val="hybridMultilevel"/>
    <w:tmpl w:val="E81C27C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760D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8601D4">
      <w:start w:val="14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6550033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6E3042">
      <w:start w:val="142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C75250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DCEA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4E93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180B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B04D0"/>
    <w:multiLevelType w:val="hybridMultilevel"/>
    <w:tmpl w:val="BCA8F634"/>
    <w:lvl w:ilvl="0" w:tplc="FE5CA5E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7836DB"/>
    <w:multiLevelType w:val="hybridMultilevel"/>
    <w:tmpl w:val="1272EEF2"/>
    <w:lvl w:ilvl="0" w:tplc="245E70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E71C33"/>
    <w:multiLevelType w:val="hybridMultilevel"/>
    <w:tmpl w:val="F814C390"/>
    <w:lvl w:ilvl="0" w:tplc="267EF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A4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6A6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02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DEF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CF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040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8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0B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9FCEC"/>
    <w:multiLevelType w:val="hybridMultilevel"/>
    <w:tmpl w:val="6A9D4E72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5D123E9"/>
    <w:multiLevelType w:val="hybridMultilevel"/>
    <w:tmpl w:val="D5F4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77517"/>
    <w:multiLevelType w:val="hybridMultilevel"/>
    <w:tmpl w:val="9CA4B2EE"/>
    <w:lvl w:ilvl="0" w:tplc="D744D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002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7CD7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CE2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6A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ECA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C02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24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78C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2"/>
  </w:num>
  <w:num w:numId="6">
    <w:abstractNumId w:val="23"/>
  </w:num>
  <w:num w:numId="7">
    <w:abstractNumId w:val="18"/>
  </w:num>
  <w:num w:numId="8">
    <w:abstractNumId w:val="3"/>
  </w:num>
  <w:num w:numId="9">
    <w:abstractNumId w:val="31"/>
  </w:num>
  <w:num w:numId="10">
    <w:abstractNumId w:val="2"/>
  </w:num>
  <w:num w:numId="11">
    <w:abstractNumId w:val="6"/>
  </w:num>
  <w:num w:numId="12">
    <w:abstractNumId w:val="22"/>
  </w:num>
  <w:num w:numId="13">
    <w:abstractNumId w:val="24"/>
  </w:num>
  <w:num w:numId="14">
    <w:abstractNumId w:val="29"/>
  </w:num>
  <w:num w:numId="15">
    <w:abstractNumId w:val="33"/>
  </w:num>
  <w:num w:numId="16">
    <w:abstractNumId w:val="28"/>
  </w:num>
  <w:num w:numId="17">
    <w:abstractNumId w:val="25"/>
  </w:num>
  <w:num w:numId="18">
    <w:abstractNumId w:val="14"/>
  </w:num>
  <w:num w:numId="19">
    <w:abstractNumId w:val="11"/>
  </w:num>
  <w:num w:numId="20">
    <w:abstractNumId w:val="18"/>
  </w:num>
  <w:num w:numId="21">
    <w:abstractNumId w:val="16"/>
  </w:num>
  <w:num w:numId="22">
    <w:abstractNumId w:val="32"/>
  </w:num>
  <w:num w:numId="23">
    <w:abstractNumId w:val="17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22"/>
  </w:num>
  <w:num w:numId="27">
    <w:abstractNumId w:val="8"/>
  </w:num>
  <w:num w:numId="28">
    <w:abstractNumId w:val="9"/>
  </w:num>
  <w:num w:numId="29">
    <w:abstractNumId w:val="19"/>
  </w:num>
  <w:num w:numId="30">
    <w:abstractNumId w:val="10"/>
  </w:num>
  <w:num w:numId="31">
    <w:abstractNumId w:val="18"/>
  </w:num>
  <w:num w:numId="32">
    <w:abstractNumId w:val="13"/>
  </w:num>
  <w:num w:numId="33">
    <w:abstractNumId w:val="21"/>
  </w:num>
  <w:num w:numId="34">
    <w:abstractNumId w:val="4"/>
  </w:num>
  <w:num w:numId="35">
    <w:abstractNumId w:val="26"/>
  </w:num>
  <w:num w:numId="36">
    <w:abstractNumId w:val="30"/>
  </w:num>
  <w:num w:numId="37">
    <w:abstractNumId w:val="20"/>
  </w:num>
  <w:num w:numId="38">
    <w:abstractNumId w:val="5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791"/>
    <w:rsid w:val="00002EBD"/>
    <w:rsid w:val="000238F1"/>
    <w:rsid w:val="00025C5F"/>
    <w:rsid w:val="0003254C"/>
    <w:rsid w:val="00033397"/>
    <w:rsid w:val="00036ED0"/>
    <w:rsid w:val="00040095"/>
    <w:rsid w:val="00046630"/>
    <w:rsid w:val="00052049"/>
    <w:rsid w:val="00053631"/>
    <w:rsid w:val="00062792"/>
    <w:rsid w:val="0006467B"/>
    <w:rsid w:val="0007556B"/>
    <w:rsid w:val="00080512"/>
    <w:rsid w:val="00090468"/>
    <w:rsid w:val="000A055D"/>
    <w:rsid w:val="000A184C"/>
    <w:rsid w:val="000A1DE1"/>
    <w:rsid w:val="000A4F3F"/>
    <w:rsid w:val="000B152D"/>
    <w:rsid w:val="000B3CAA"/>
    <w:rsid w:val="000B491E"/>
    <w:rsid w:val="000B5AE8"/>
    <w:rsid w:val="000B5F61"/>
    <w:rsid w:val="000B7BCF"/>
    <w:rsid w:val="000C522B"/>
    <w:rsid w:val="000D382C"/>
    <w:rsid w:val="000D449A"/>
    <w:rsid w:val="000D5392"/>
    <w:rsid w:val="000D58AB"/>
    <w:rsid w:val="000D6F09"/>
    <w:rsid w:val="000D78C4"/>
    <w:rsid w:val="000E1623"/>
    <w:rsid w:val="000E1736"/>
    <w:rsid w:val="000E4205"/>
    <w:rsid w:val="000E5C2B"/>
    <w:rsid w:val="000E7994"/>
    <w:rsid w:val="000F1630"/>
    <w:rsid w:val="000F578F"/>
    <w:rsid w:val="00100D05"/>
    <w:rsid w:val="00103F54"/>
    <w:rsid w:val="001049CE"/>
    <w:rsid w:val="00105C35"/>
    <w:rsid w:val="00110469"/>
    <w:rsid w:val="00112F1A"/>
    <w:rsid w:val="00123E61"/>
    <w:rsid w:val="00124B52"/>
    <w:rsid w:val="00124CFF"/>
    <w:rsid w:val="00132FC0"/>
    <w:rsid w:val="00137447"/>
    <w:rsid w:val="00137F92"/>
    <w:rsid w:val="00142DB7"/>
    <w:rsid w:val="00144A69"/>
    <w:rsid w:val="00145075"/>
    <w:rsid w:val="00145359"/>
    <w:rsid w:val="0015011C"/>
    <w:rsid w:val="001521FB"/>
    <w:rsid w:val="00153EFD"/>
    <w:rsid w:val="00156936"/>
    <w:rsid w:val="00161193"/>
    <w:rsid w:val="0016620C"/>
    <w:rsid w:val="001710A6"/>
    <w:rsid w:val="001741A0"/>
    <w:rsid w:val="00175FA0"/>
    <w:rsid w:val="0017768C"/>
    <w:rsid w:val="00180B20"/>
    <w:rsid w:val="00184A94"/>
    <w:rsid w:val="00185C99"/>
    <w:rsid w:val="00190545"/>
    <w:rsid w:val="0019340C"/>
    <w:rsid w:val="00193FCC"/>
    <w:rsid w:val="00194CD0"/>
    <w:rsid w:val="001A3450"/>
    <w:rsid w:val="001A502E"/>
    <w:rsid w:val="001A6738"/>
    <w:rsid w:val="001A76E7"/>
    <w:rsid w:val="001B1291"/>
    <w:rsid w:val="001B2983"/>
    <w:rsid w:val="001B2E9B"/>
    <w:rsid w:val="001B4442"/>
    <w:rsid w:val="001B49C9"/>
    <w:rsid w:val="001C30B5"/>
    <w:rsid w:val="001C4F79"/>
    <w:rsid w:val="001D0AAE"/>
    <w:rsid w:val="001D1BF2"/>
    <w:rsid w:val="001D54AD"/>
    <w:rsid w:val="001D65A6"/>
    <w:rsid w:val="001D7459"/>
    <w:rsid w:val="001F0F82"/>
    <w:rsid w:val="001F168B"/>
    <w:rsid w:val="001F7831"/>
    <w:rsid w:val="00204045"/>
    <w:rsid w:val="0020609C"/>
    <w:rsid w:val="00206283"/>
    <w:rsid w:val="0020712B"/>
    <w:rsid w:val="002107D5"/>
    <w:rsid w:val="00210FDE"/>
    <w:rsid w:val="00212535"/>
    <w:rsid w:val="0021298D"/>
    <w:rsid w:val="00217A1A"/>
    <w:rsid w:val="00217EA2"/>
    <w:rsid w:val="0022244B"/>
    <w:rsid w:val="00222823"/>
    <w:rsid w:val="00223751"/>
    <w:rsid w:val="0022606D"/>
    <w:rsid w:val="00231728"/>
    <w:rsid w:val="00232F79"/>
    <w:rsid w:val="00246224"/>
    <w:rsid w:val="0024643D"/>
    <w:rsid w:val="00253720"/>
    <w:rsid w:val="002641AA"/>
    <w:rsid w:val="002647F7"/>
    <w:rsid w:val="002658C9"/>
    <w:rsid w:val="00265B33"/>
    <w:rsid w:val="002703B1"/>
    <w:rsid w:val="00270A00"/>
    <w:rsid w:val="00270D2E"/>
    <w:rsid w:val="00272E82"/>
    <w:rsid w:val="00272FEE"/>
    <w:rsid w:val="002747EC"/>
    <w:rsid w:val="00276282"/>
    <w:rsid w:val="00283578"/>
    <w:rsid w:val="002855BF"/>
    <w:rsid w:val="00287BA8"/>
    <w:rsid w:val="00293039"/>
    <w:rsid w:val="002A09BB"/>
    <w:rsid w:val="002A3290"/>
    <w:rsid w:val="002A627F"/>
    <w:rsid w:val="002B0512"/>
    <w:rsid w:val="002B4225"/>
    <w:rsid w:val="002B5FB8"/>
    <w:rsid w:val="002B629B"/>
    <w:rsid w:val="002B6E03"/>
    <w:rsid w:val="002C21C4"/>
    <w:rsid w:val="002C4F97"/>
    <w:rsid w:val="002C65F5"/>
    <w:rsid w:val="002D6D91"/>
    <w:rsid w:val="002E2ECE"/>
    <w:rsid w:val="002E4DE8"/>
    <w:rsid w:val="002E7A54"/>
    <w:rsid w:val="002F0D22"/>
    <w:rsid w:val="002F1D78"/>
    <w:rsid w:val="00300220"/>
    <w:rsid w:val="00303614"/>
    <w:rsid w:val="00305394"/>
    <w:rsid w:val="003172DC"/>
    <w:rsid w:val="0032208B"/>
    <w:rsid w:val="00323803"/>
    <w:rsid w:val="00323815"/>
    <w:rsid w:val="00325AE3"/>
    <w:rsid w:val="00326069"/>
    <w:rsid w:val="00326C8F"/>
    <w:rsid w:val="00327CAE"/>
    <w:rsid w:val="00331C2F"/>
    <w:rsid w:val="00335D29"/>
    <w:rsid w:val="003400EB"/>
    <w:rsid w:val="003401A4"/>
    <w:rsid w:val="00340DB7"/>
    <w:rsid w:val="00341891"/>
    <w:rsid w:val="00343290"/>
    <w:rsid w:val="00343CCE"/>
    <w:rsid w:val="0034547A"/>
    <w:rsid w:val="00347670"/>
    <w:rsid w:val="00351C25"/>
    <w:rsid w:val="00354335"/>
    <w:rsid w:val="0035462D"/>
    <w:rsid w:val="00357C07"/>
    <w:rsid w:val="00362B12"/>
    <w:rsid w:val="00364B41"/>
    <w:rsid w:val="00365C05"/>
    <w:rsid w:val="00366421"/>
    <w:rsid w:val="003710D8"/>
    <w:rsid w:val="0037134A"/>
    <w:rsid w:val="003742B9"/>
    <w:rsid w:val="00381034"/>
    <w:rsid w:val="003812F9"/>
    <w:rsid w:val="00381920"/>
    <w:rsid w:val="00381F29"/>
    <w:rsid w:val="0039564D"/>
    <w:rsid w:val="00397781"/>
    <w:rsid w:val="003A2A7C"/>
    <w:rsid w:val="003A2AFE"/>
    <w:rsid w:val="003A359B"/>
    <w:rsid w:val="003A3B07"/>
    <w:rsid w:val="003A4AC0"/>
    <w:rsid w:val="003B0788"/>
    <w:rsid w:val="003B40AD"/>
    <w:rsid w:val="003C021B"/>
    <w:rsid w:val="003C4E37"/>
    <w:rsid w:val="003D0E8C"/>
    <w:rsid w:val="003D64C1"/>
    <w:rsid w:val="003E16BE"/>
    <w:rsid w:val="003E1A84"/>
    <w:rsid w:val="003E6071"/>
    <w:rsid w:val="003E66E0"/>
    <w:rsid w:val="003F1A40"/>
    <w:rsid w:val="003F4E28"/>
    <w:rsid w:val="004006E8"/>
    <w:rsid w:val="00401855"/>
    <w:rsid w:val="004041A4"/>
    <w:rsid w:val="004129B3"/>
    <w:rsid w:val="004130D4"/>
    <w:rsid w:val="00417DEC"/>
    <w:rsid w:val="004252B1"/>
    <w:rsid w:val="00426E78"/>
    <w:rsid w:val="004272B9"/>
    <w:rsid w:val="004308D4"/>
    <w:rsid w:val="0044151E"/>
    <w:rsid w:val="00445384"/>
    <w:rsid w:val="00446D18"/>
    <w:rsid w:val="00447640"/>
    <w:rsid w:val="00447AD7"/>
    <w:rsid w:val="004618DD"/>
    <w:rsid w:val="00470154"/>
    <w:rsid w:val="00476A7F"/>
    <w:rsid w:val="00476D6E"/>
    <w:rsid w:val="00477243"/>
    <w:rsid w:val="00477455"/>
    <w:rsid w:val="004910A6"/>
    <w:rsid w:val="00491603"/>
    <w:rsid w:val="00492924"/>
    <w:rsid w:val="004A1F7B"/>
    <w:rsid w:val="004A5775"/>
    <w:rsid w:val="004A6975"/>
    <w:rsid w:val="004B6998"/>
    <w:rsid w:val="004C44D2"/>
    <w:rsid w:val="004D0D08"/>
    <w:rsid w:val="004D2ED6"/>
    <w:rsid w:val="004D3578"/>
    <w:rsid w:val="004D380D"/>
    <w:rsid w:val="004D41B8"/>
    <w:rsid w:val="004D5953"/>
    <w:rsid w:val="004D7906"/>
    <w:rsid w:val="004E213A"/>
    <w:rsid w:val="004E49AB"/>
    <w:rsid w:val="004E611C"/>
    <w:rsid w:val="004E7A27"/>
    <w:rsid w:val="00501310"/>
    <w:rsid w:val="00503171"/>
    <w:rsid w:val="00506C28"/>
    <w:rsid w:val="005101E5"/>
    <w:rsid w:val="00510808"/>
    <w:rsid w:val="00510958"/>
    <w:rsid w:val="00516742"/>
    <w:rsid w:val="005201C0"/>
    <w:rsid w:val="00520BF3"/>
    <w:rsid w:val="00523097"/>
    <w:rsid w:val="00523A52"/>
    <w:rsid w:val="00524770"/>
    <w:rsid w:val="00527134"/>
    <w:rsid w:val="00534DA0"/>
    <w:rsid w:val="00536C76"/>
    <w:rsid w:val="00541B3C"/>
    <w:rsid w:val="00541F69"/>
    <w:rsid w:val="00543E6C"/>
    <w:rsid w:val="00544652"/>
    <w:rsid w:val="00545749"/>
    <w:rsid w:val="005528AF"/>
    <w:rsid w:val="005540D6"/>
    <w:rsid w:val="005549EF"/>
    <w:rsid w:val="00562EEB"/>
    <w:rsid w:val="00564456"/>
    <w:rsid w:val="00565087"/>
    <w:rsid w:val="0056573F"/>
    <w:rsid w:val="00571D0A"/>
    <w:rsid w:val="0057286B"/>
    <w:rsid w:val="0057371A"/>
    <w:rsid w:val="00573F12"/>
    <w:rsid w:val="00575FDF"/>
    <w:rsid w:val="00580575"/>
    <w:rsid w:val="005813B7"/>
    <w:rsid w:val="005829DF"/>
    <w:rsid w:val="0058565F"/>
    <w:rsid w:val="0058747D"/>
    <w:rsid w:val="00591DDC"/>
    <w:rsid w:val="00594C9F"/>
    <w:rsid w:val="005B2C60"/>
    <w:rsid w:val="005B4B30"/>
    <w:rsid w:val="005C34EF"/>
    <w:rsid w:val="005C7C71"/>
    <w:rsid w:val="005D060C"/>
    <w:rsid w:val="005D1553"/>
    <w:rsid w:val="005D26C4"/>
    <w:rsid w:val="005D6474"/>
    <w:rsid w:val="005E342C"/>
    <w:rsid w:val="005F1077"/>
    <w:rsid w:val="005F5BDB"/>
    <w:rsid w:val="006002C5"/>
    <w:rsid w:val="00601AB2"/>
    <w:rsid w:val="00602C1F"/>
    <w:rsid w:val="0060544E"/>
    <w:rsid w:val="0061010C"/>
    <w:rsid w:val="00610313"/>
    <w:rsid w:val="00610D19"/>
    <w:rsid w:val="00611566"/>
    <w:rsid w:val="00612837"/>
    <w:rsid w:val="006144DA"/>
    <w:rsid w:val="00632A2B"/>
    <w:rsid w:val="00632F93"/>
    <w:rsid w:val="00642BB2"/>
    <w:rsid w:val="0064499D"/>
    <w:rsid w:val="00646D99"/>
    <w:rsid w:val="006470A4"/>
    <w:rsid w:val="006534B5"/>
    <w:rsid w:val="00656910"/>
    <w:rsid w:val="00661E0F"/>
    <w:rsid w:val="006658EE"/>
    <w:rsid w:val="0067011C"/>
    <w:rsid w:val="00680D99"/>
    <w:rsid w:val="00681874"/>
    <w:rsid w:val="006842D7"/>
    <w:rsid w:val="0068704D"/>
    <w:rsid w:val="00690D05"/>
    <w:rsid w:val="00695CEF"/>
    <w:rsid w:val="00695E69"/>
    <w:rsid w:val="006960AA"/>
    <w:rsid w:val="006A3DC4"/>
    <w:rsid w:val="006A6338"/>
    <w:rsid w:val="006A6390"/>
    <w:rsid w:val="006B1BDA"/>
    <w:rsid w:val="006B31AF"/>
    <w:rsid w:val="006B3445"/>
    <w:rsid w:val="006B37CF"/>
    <w:rsid w:val="006B4D28"/>
    <w:rsid w:val="006B6819"/>
    <w:rsid w:val="006B6FA6"/>
    <w:rsid w:val="006C08B5"/>
    <w:rsid w:val="006C5344"/>
    <w:rsid w:val="006C6535"/>
    <w:rsid w:val="006C66D8"/>
    <w:rsid w:val="006C6B89"/>
    <w:rsid w:val="006C76AD"/>
    <w:rsid w:val="006D1182"/>
    <w:rsid w:val="006D1E24"/>
    <w:rsid w:val="006D4DF6"/>
    <w:rsid w:val="006D7114"/>
    <w:rsid w:val="006E1417"/>
    <w:rsid w:val="006E17D8"/>
    <w:rsid w:val="006E5106"/>
    <w:rsid w:val="006E62D2"/>
    <w:rsid w:val="006E66B2"/>
    <w:rsid w:val="006E6C3C"/>
    <w:rsid w:val="006F6A2C"/>
    <w:rsid w:val="00700AAD"/>
    <w:rsid w:val="007011B6"/>
    <w:rsid w:val="0070615F"/>
    <w:rsid w:val="00707423"/>
    <w:rsid w:val="00710201"/>
    <w:rsid w:val="0071240C"/>
    <w:rsid w:val="00712463"/>
    <w:rsid w:val="00712F40"/>
    <w:rsid w:val="0071473D"/>
    <w:rsid w:val="00716477"/>
    <w:rsid w:val="007165DE"/>
    <w:rsid w:val="0071690F"/>
    <w:rsid w:val="0072058C"/>
    <w:rsid w:val="00722562"/>
    <w:rsid w:val="00726779"/>
    <w:rsid w:val="007272C1"/>
    <w:rsid w:val="00727DC9"/>
    <w:rsid w:val="007323FF"/>
    <w:rsid w:val="0073294E"/>
    <w:rsid w:val="007342B5"/>
    <w:rsid w:val="00734856"/>
    <w:rsid w:val="00734A5B"/>
    <w:rsid w:val="00736E0C"/>
    <w:rsid w:val="007424C9"/>
    <w:rsid w:val="00743D2A"/>
    <w:rsid w:val="00744837"/>
    <w:rsid w:val="00744C63"/>
    <w:rsid w:val="00744E76"/>
    <w:rsid w:val="00745568"/>
    <w:rsid w:val="007471A7"/>
    <w:rsid w:val="007537A6"/>
    <w:rsid w:val="00757D40"/>
    <w:rsid w:val="00760E1E"/>
    <w:rsid w:val="0076121E"/>
    <w:rsid w:val="00763055"/>
    <w:rsid w:val="0076336D"/>
    <w:rsid w:val="00765155"/>
    <w:rsid w:val="0076612E"/>
    <w:rsid w:val="00781F0F"/>
    <w:rsid w:val="00783721"/>
    <w:rsid w:val="007863E9"/>
    <w:rsid w:val="0078727C"/>
    <w:rsid w:val="0079049D"/>
    <w:rsid w:val="00791D12"/>
    <w:rsid w:val="00791DE8"/>
    <w:rsid w:val="00793DC5"/>
    <w:rsid w:val="007942BB"/>
    <w:rsid w:val="007954A7"/>
    <w:rsid w:val="00796304"/>
    <w:rsid w:val="007A3162"/>
    <w:rsid w:val="007A322E"/>
    <w:rsid w:val="007B1121"/>
    <w:rsid w:val="007B18D8"/>
    <w:rsid w:val="007B29C3"/>
    <w:rsid w:val="007B4A4D"/>
    <w:rsid w:val="007B540E"/>
    <w:rsid w:val="007B6CFC"/>
    <w:rsid w:val="007C095F"/>
    <w:rsid w:val="007C289C"/>
    <w:rsid w:val="007C49C9"/>
    <w:rsid w:val="007C5D73"/>
    <w:rsid w:val="007D2BE1"/>
    <w:rsid w:val="007E44F4"/>
    <w:rsid w:val="007E50FE"/>
    <w:rsid w:val="007E5B98"/>
    <w:rsid w:val="007E763C"/>
    <w:rsid w:val="007F1AE7"/>
    <w:rsid w:val="00801FB7"/>
    <w:rsid w:val="008028A4"/>
    <w:rsid w:val="00805B74"/>
    <w:rsid w:val="008060F9"/>
    <w:rsid w:val="00807826"/>
    <w:rsid w:val="00813245"/>
    <w:rsid w:val="0082053B"/>
    <w:rsid w:val="0082109A"/>
    <w:rsid w:val="00827599"/>
    <w:rsid w:val="008325FA"/>
    <w:rsid w:val="00833EBC"/>
    <w:rsid w:val="00834C9C"/>
    <w:rsid w:val="00835F75"/>
    <w:rsid w:val="008412FD"/>
    <w:rsid w:val="00841C1F"/>
    <w:rsid w:val="00846EA0"/>
    <w:rsid w:val="00851331"/>
    <w:rsid w:val="00853B1E"/>
    <w:rsid w:val="008560F3"/>
    <w:rsid w:val="008667DD"/>
    <w:rsid w:val="00866F67"/>
    <w:rsid w:val="00871C38"/>
    <w:rsid w:val="008734D6"/>
    <w:rsid w:val="008768CA"/>
    <w:rsid w:val="00877EF9"/>
    <w:rsid w:val="00880559"/>
    <w:rsid w:val="0088240B"/>
    <w:rsid w:val="00883DF0"/>
    <w:rsid w:val="00886856"/>
    <w:rsid w:val="008900AE"/>
    <w:rsid w:val="0089249B"/>
    <w:rsid w:val="008963B1"/>
    <w:rsid w:val="008972BB"/>
    <w:rsid w:val="008A42EA"/>
    <w:rsid w:val="008A6A41"/>
    <w:rsid w:val="008A6E0D"/>
    <w:rsid w:val="008B2961"/>
    <w:rsid w:val="008B5306"/>
    <w:rsid w:val="008B69E2"/>
    <w:rsid w:val="008B7110"/>
    <w:rsid w:val="008C203E"/>
    <w:rsid w:val="008C492C"/>
    <w:rsid w:val="008C49FD"/>
    <w:rsid w:val="008D2DC9"/>
    <w:rsid w:val="008D2E4D"/>
    <w:rsid w:val="008F2A37"/>
    <w:rsid w:val="008F2BC7"/>
    <w:rsid w:val="008F587E"/>
    <w:rsid w:val="008F5B96"/>
    <w:rsid w:val="008F6EBE"/>
    <w:rsid w:val="009007E8"/>
    <w:rsid w:val="0090271F"/>
    <w:rsid w:val="00902DB9"/>
    <w:rsid w:val="0090466A"/>
    <w:rsid w:val="009060F3"/>
    <w:rsid w:val="00906B8D"/>
    <w:rsid w:val="0091310E"/>
    <w:rsid w:val="00920DCA"/>
    <w:rsid w:val="00920EA7"/>
    <w:rsid w:val="009241D3"/>
    <w:rsid w:val="009249C9"/>
    <w:rsid w:val="00936071"/>
    <w:rsid w:val="00937975"/>
    <w:rsid w:val="0094005E"/>
    <w:rsid w:val="009400A5"/>
    <w:rsid w:val="00940212"/>
    <w:rsid w:val="00942EC2"/>
    <w:rsid w:val="009542F2"/>
    <w:rsid w:val="00955EFB"/>
    <w:rsid w:val="00960393"/>
    <w:rsid w:val="00961B32"/>
    <w:rsid w:val="009640D3"/>
    <w:rsid w:val="00970DA9"/>
    <w:rsid w:val="00970DB3"/>
    <w:rsid w:val="00974BB0"/>
    <w:rsid w:val="00980BB1"/>
    <w:rsid w:val="00982690"/>
    <w:rsid w:val="00982E18"/>
    <w:rsid w:val="009832C9"/>
    <w:rsid w:val="00983C7F"/>
    <w:rsid w:val="00984304"/>
    <w:rsid w:val="00991FA7"/>
    <w:rsid w:val="009A0AF3"/>
    <w:rsid w:val="009A0EA6"/>
    <w:rsid w:val="009A3994"/>
    <w:rsid w:val="009A7666"/>
    <w:rsid w:val="009B07CD"/>
    <w:rsid w:val="009B14D2"/>
    <w:rsid w:val="009B28D2"/>
    <w:rsid w:val="009B4B54"/>
    <w:rsid w:val="009B54AB"/>
    <w:rsid w:val="009C19E9"/>
    <w:rsid w:val="009C57B9"/>
    <w:rsid w:val="009D74A6"/>
    <w:rsid w:val="009E0592"/>
    <w:rsid w:val="009E1F2B"/>
    <w:rsid w:val="009E5A7A"/>
    <w:rsid w:val="009E6DD0"/>
    <w:rsid w:val="009E70EE"/>
    <w:rsid w:val="009F48B2"/>
    <w:rsid w:val="00A017BC"/>
    <w:rsid w:val="00A05CA5"/>
    <w:rsid w:val="00A10F02"/>
    <w:rsid w:val="00A12953"/>
    <w:rsid w:val="00A129C0"/>
    <w:rsid w:val="00A140B2"/>
    <w:rsid w:val="00A204CA"/>
    <w:rsid w:val="00A2382E"/>
    <w:rsid w:val="00A23D28"/>
    <w:rsid w:val="00A30B85"/>
    <w:rsid w:val="00A31016"/>
    <w:rsid w:val="00A317CA"/>
    <w:rsid w:val="00A31C6F"/>
    <w:rsid w:val="00A419A0"/>
    <w:rsid w:val="00A447F7"/>
    <w:rsid w:val="00A44AF6"/>
    <w:rsid w:val="00A450D0"/>
    <w:rsid w:val="00A50C65"/>
    <w:rsid w:val="00A53724"/>
    <w:rsid w:val="00A5406E"/>
    <w:rsid w:val="00A56145"/>
    <w:rsid w:val="00A566B0"/>
    <w:rsid w:val="00A61052"/>
    <w:rsid w:val="00A65FBA"/>
    <w:rsid w:val="00A67AAD"/>
    <w:rsid w:val="00A77274"/>
    <w:rsid w:val="00A8068D"/>
    <w:rsid w:val="00A80B3D"/>
    <w:rsid w:val="00A82346"/>
    <w:rsid w:val="00A8562D"/>
    <w:rsid w:val="00A86CDB"/>
    <w:rsid w:val="00A87630"/>
    <w:rsid w:val="00A9645F"/>
    <w:rsid w:val="00A9671C"/>
    <w:rsid w:val="00AA10C6"/>
    <w:rsid w:val="00AA1553"/>
    <w:rsid w:val="00AA20B2"/>
    <w:rsid w:val="00AB3D9F"/>
    <w:rsid w:val="00AB4388"/>
    <w:rsid w:val="00AB4CCA"/>
    <w:rsid w:val="00AC03C8"/>
    <w:rsid w:val="00AC2FE2"/>
    <w:rsid w:val="00AC5421"/>
    <w:rsid w:val="00AC5A3C"/>
    <w:rsid w:val="00AC69BC"/>
    <w:rsid w:val="00AD0605"/>
    <w:rsid w:val="00AD1BA6"/>
    <w:rsid w:val="00AD1E00"/>
    <w:rsid w:val="00AD2603"/>
    <w:rsid w:val="00AD2C16"/>
    <w:rsid w:val="00AD62FE"/>
    <w:rsid w:val="00AE20F7"/>
    <w:rsid w:val="00AE2608"/>
    <w:rsid w:val="00AE5DEF"/>
    <w:rsid w:val="00B05962"/>
    <w:rsid w:val="00B069F0"/>
    <w:rsid w:val="00B14D04"/>
    <w:rsid w:val="00B15449"/>
    <w:rsid w:val="00B17476"/>
    <w:rsid w:val="00B20BAA"/>
    <w:rsid w:val="00B22FB7"/>
    <w:rsid w:val="00B23988"/>
    <w:rsid w:val="00B27303"/>
    <w:rsid w:val="00B34198"/>
    <w:rsid w:val="00B34814"/>
    <w:rsid w:val="00B34D27"/>
    <w:rsid w:val="00B3594D"/>
    <w:rsid w:val="00B35B50"/>
    <w:rsid w:val="00B41B19"/>
    <w:rsid w:val="00B44F96"/>
    <w:rsid w:val="00B47FD1"/>
    <w:rsid w:val="00B516BB"/>
    <w:rsid w:val="00B52A33"/>
    <w:rsid w:val="00B60468"/>
    <w:rsid w:val="00B60A6F"/>
    <w:rsid w:val="00B63342"/>
    <w:rsid w:val="00B72399"/>
    <w:rsid w:val="00B74104"/>
    <w:rsid w:val="00B74385"/>
    <w:rsid w:val="00B77C5C"/>
    <w:rsid w:val="00B830DC"/>
    <w:rsid w:val="00B84B6B"/>
    <w:rsid w:val="00B85AB9"/>
    <w:rsid w:val="00B915D5"/>
    <w:rsid w:val="00B919C7"/>
    <w:rsid w:val="00B92E01"/>
    <w:rsid w:val="00B972D9"/>
    <w:rsid w:val="00B97634"/>
    <w:rsid w:val="00BA1C3C"/>
    <w:rsid w:val="00BA23EC"/>
    <w:rsid w:val="00BA6020"/>
    <w:rsid w:val="00BB4408"/>
    <w:rsid w:val="00BB51C3"/>
    <w:rsid w:val="00BC3555"/>
    <w:rsid w:val="00BD3066"/>
    <w:rsid w:val="00BD4609"/>
    <w:rsid w:val="00BD5F3C"/>
    <w:rsid w:val="00BE5E62"/>
    <w:rsid w:val="00BF06BC"/>
    <w:rsid w:val="00BF7BE3"/>
    <w:rsid w:val="00C00F04"/>
    <w:rsid w:val="00C063E5"/>
    <w:rsid w:val="00C11228"/>
    <w:rsid w:val="00C12B51"/>
    <w:rsid w:val="00C15EF5"/>
    <w:rsid w:val="00C21249"/>
    <w:rsid w:val="00C24650"/>
    <w:rsid w:val="00C30C87"/>
    <w:rsid w:val="00C324BF"/>
    <w:rsid w:val="00C33079"/>
    <w:rsid w:val="00C34CB0"/>
    <w:rsid w:val="00C51375"/>
    <w:rsid w:val="00C54D3B"/>
    <w:rsid w:val="00C55296"/>
    <w:rsid w:val="00C56CF1"/>
    <w:rsid w:val="00C56E6A"/>
    <w:rsid w:val="00C638D7"/>
    <w:rsid w:val="00C67CE4"/>
    <w:rsid w:val="00C718F2"/>
    <w:rsid w:val="00C73EA6"/>
    <w:rsid w:val="00C76D5F"/>
    <w:rsid w:val="00C8117D"/>
    <w:rsid w:val="00C82CA5"/>
    <w:rsid w:val="00C83A13"/>
    <w:rsid w:val="00C9068C"/>
    <w:rsid w:val="00C90E05"/>
    <w:rsid w:val="00C92967"/>
    <w:rsid w:val="00C9303A"/>
    <w:rsid w:val="00C94117"/>
    <w:rsid w:val="00C9442C"/>
    <w:rsid w:val="00C972CB"/>
    <w:rsid w:val="00CA3D0C"/>
    <w:rsid w:val="00CA654B"/>
    <w:rsid w:val="00CA65B1"/>
    <w:rsid w:val="00CA7074"/>
    <w:rsid w:val="00CA7B9B"/>
    <w:rsid w:val="00CB2618"/>
    <w:rsid w:val="00CB3B5D"/>
    <w:rsid w:val="00CB5130"/>
    <w:rsid w:val="00CC2377"/>
    <w:rsid w:val="00CC2CE0"/>
    <w:rsid w:val="00CC3A07"/>
    <w:rsid w:val="00CC4E78"/>
    <w:rsid w:val="00CC75C4"/>
    <w:rsid w:val="00CD2D14"/>
    <w:rsid w:val="00CD323D"/>
    <w:rsid w:val="00CD4C7B"/>
    <w:rsid w:val="00CD5872"/>
    <w:rsid w:val="00CD66C2"/>
    <w:rsid w:val="00CD7875"/>
    <w:rsid w:val="00CD7A2F"/>
    <w:rsid w:val="00CD7F0A"/>
    <w:rsid w:val="00CE3751"/>
    <w:rsid w:val="00CE417E"/>
    <w:rsid w:val="00CE43E0"/>
    <w:rsid w:val="00CF60CB"/>
    <w:rsid w:val="00D0406F"/>
    <w:rsid w:val="00D0752E"/>
    <w:rsid w:val="00D16EE5"/>
    <w:rsid w:val="00D20F93"/>
    <w:rsid w:val="00D253DF"/>
    <w:rsid w:val="00D26CD7"/>
    <w:rsid w:val="00D30489"/>
    <w:rsid w:val="00D33BE3"/>
    <w:rsid w:val="00D3792D"/>
    <w:rsid w:val="00D42EE3"/>
    <w:rsid w:val="00D4371E"/>
    <w:rsid w:val="00D46687"/>
    <w:rsid w:val="00D4672E"/>
    <w:rsid w:val="00D51500"/>
    <w:rsid w:val="00D516D1"/>
    <w:rsid w:val="00D52B59"/>
    <w:rsid w:val="00D545A4"/>
    <w:rsid w:val="00D552CA"/>
    <w:rsid w:val="00D553D2"/>
    <w:rsid w:val="00D55E47"/>
    <w:rsid w:val="00D62E19"/>
    <w:rsid w:val="00D67CD1"/>
    <w:rsid w:val="00D7036D"/>
    <w:rsid w:val="00D738D6"/>
    <w:rsid w:val="00D74A85"/>
    <w:rsid w:val="00D7603F"/>
    <w:rsid w:val="00D80795"/>
    <w:rsid w:val="00D82F0D"/>
    <w:rsid w:val="00D84168"/>
    <w:rsid w:val="00D854BE"/>
    <w:rsid w:val="00D87E00"/>
    <w:rsid w:val="00D90073"/>
    <w:rsid w:val="00D9134D"/>
    <w:rsid w:val="00D91B55"/>
    <w:rsid w:val="00D96D11"/>
    <w:rsid w:val="00DA168D"/>
    <w:rsid w:val="00DA7A03"/>
    <w:rsid w:val="00DB0DB8"/>
    <w:rsid w:val="00DB1818"/>
    <w:rsid w:val="00DB1D84"/>
    <w:rsid w:val="00DB31BB"/>
    <w:rsid w:val="00DB3521"/>
    <w:rsid w:val="00DB382D"/>
    <w:rsid w:val="00DB46E2"/>
    <w:rsid w:val="00DB5128"/>
    <w:rsid w:val="00DC0AF3"/>
    <w:rsid w:val="00DC309B"/>
    <w:rsid w:val="00DC4DA2"/>
    <w:rsid w:val="00DC535C"/>
    <w:rsid w:val="00DC54DC"/>
    <w:rsid w:val="00DC57AE"/>
    <w:rsid w:val="00DD0FF4"/>
    <w:rsid w:val="00DD147E"/>
    <w:rsid w:val="00DD3A06"/>
    <w:rsid w:val="00DD3C2C"/>
    <w:rsid w:val="00DD5BF1"/>
    <w:rsid w:val="00DD6690"/>
    <w:rsid w:val="00DD6F5A"/>
    <w:rsid w:val="00DE12C3"/>
    <w:rsid w:val="00DE39F9"/>
    <w:rsid w:val="00DF03BE"/>
    <w:rsid w:val="00DF053E"/>
    <w:rsid w:val="00DF1C0A"/>
    <w:rsid w:val="00DF34F4"/>
    <w:rsid w:val="00DF39D4"/>
    <w:rsid w:val="00DF5372"/>
    <w:rsid w:val="00DF7811"/>
    <w:rsid w:val="00E003F9"/>
    <w:rsid w:val="00E02AFE"/>
    <w:rsid w:val="00E0483A"/>
    <w:rsid w:val="00E05F22"/>
    <w:rsid w:val="00E16EB0"/>
    <w:rsid w:val="00E221F8"/>
    <w:rsid w:val="00E225EC"/>
    <w:rsid w:val="00E25021"/>
    <w:rsid w:val="00E30BA0"/>
    <w:rsid w:val="00E33F32"/>
    <w:rsid w:val="00E34F6F"/>
    <w:rsid w:val="00E36851"/>
    <w:rsid w:val="00E36E0D"/>
    <w:rsid w:val="00E43825"/>
    <w:rsid w:val="00E45021"/>
    <w:rsid w:val="00E471CF"/>
    <w:rsid w:val="00E508CF"/>
    <w:rsid w:val="00E52066"/>
    <w:rsid w:val="00E52E46"/>
    <w:rsid w:val="00E5668F"/>
    <w:rsid w:val="00E573B0"/>
    <w:rsid w:val="00E62835"/>
    <w:rsid w:val="00E64728"/>
    <w:rsid w:val="00E6499F"/>
    <w:rsid w:val="00E704A8"/>
    <w:rsid w:val="00E7066A"/>
    <w:rsid w:val="00E77645"/>
    <w:rsid w:val="00E77ED9"/>
    <w:rsid w:val="00E82066"/>
    <w:rsid w:val="00E83697"/>
    <w:rsid w:val="00E84002"/>
    <w:rsid w:val="00E84883"/>
    <w:rsid w:val="00E901F7"/>
    <w:rsid w:val="00E9045F"/>
    <w:rsid w:val="00E922BD"/>
    <w:rsid w:val="00EA2F85"/>
    <w:rsid w:val="00EB0FDA"/>
    <w:rsid w:val="00EB3BEA"/>
    <w:rsid w:val="00EB42DD"/>
    <w:rsid w:val="00EC4A25"/>
    <w:rsid w:val="00ED0981"/>
    <w:rsid w:val="00ED2DCB"/>
    <w:rsid w:val="00EE38AB"/>
    <w:rsid w:val="00EE76A7"/>
    <w:rsid w:val="00EE7D1E"/>
    <w:rsid w:val="00EF5A30"/>
    <w:rsid w:val="00F025A2"/>
    <w:rsid w:val="00F025DF"/>
    <w:rsid w:val="00F03C78"/>
    <w:rsid w:val="00F07388"/>
    <w:rsid w:val="00F073D8"/>
    <w:rsid w:val="00F10357"/>
    <w:rsid w:val="00F10F97"/>
    <w:rsid w:val="00F1112B"/>
    <w:rsid w:val="00F12A28"/>
    <w:rsid w:val="00F14260"/>
    <w:rsid w:val="00F16BC2"/>
    <w:rsid w:val="00F2026E"/>
    <w:rsid w:val="00F21392"/>
    <w:rsid w:val="00F2210A"/>
    <w:rsid w:val="00F24BCB"/>
    <w:rsid w:val="00F275B7"/>
    <w:rsid w:val="00F35EE2"/>
    <w:rsid w:val="00F37743"/>
    <w:rsid w:val="00F4463B"/>
    <w:rsid w:val="00F50166"/>
    <w:rsid w:val="00F52028"/>
    <w:rsid w:val="00F53B17"/>
    <w:rsid w:val="00F54A3D"/>
    <w:rsid w:val="00F54CB0"/>
    <w:rsid w:val="00F55206"/>
    <w:rsid w:val="00F55A09"/>
    <w:rsid w:val="00F62B8E"/>
    <w:rsid w:val="00F653B8"/>
    <w:rsid w:val="00F65E48"/>
    <w:rsid w:val="00F71B89"/>
    <w:rsid w:val="00F72DD9"/>
    <w:rsid w:val="00F7353C"/>
    <w:rsid w:val="00F74EF2"/>
    <w:rsid w:val="00F76F8F"/>
    <w:rsid w:val="00F81898"/>
    <w:rsid w:val="00F8424F"/>
    <w:rsid w:val="00F874D3"/>
    <w:rsid w:val="00F92E61"/>
    <w:rsid w:val="00FA1266"/>
    <w:rsid w:val="00FA3E8B"/>
    <w:rsid w:val="00FA7863"/>
    <w:rsid w:val="00FB2F04"/>
    <w:rsid w:val="00FB36FA"/>
    <w:rsid w:val="00FB5EB3"/>
    <w:rsid w:val="00FC04F8"/>
    <w:rsid w:val="00FC078E"/>
    <w:rsid w:val="00FC1192"/>
    <w:rsid w:val="00FC44B5"/>
    <w:rsid w:val="00FC4BE7"/>
    <w:rsid w:val="00FC5C64"/>
    <w:rsid w:val="00FD07F9"/>
    <w:rsid w:val="00FD36E2"/>
    <w:rsid w:val="00FD3EFD"/>
    <w:rsid w:val="00FE0872"/>
    <w:rsid w:val="00FE12F6"/>
    <w:rsid w:val="00FE1869"/>
    <w:rsid w:val="00FE251B"/>
    <w:rsid w:val="00FE5D6E"/>
    <w:rsid w:val="00FE6AE2"/>
    <w:rsid w:val="00FF02B4"/>
    <w:rsid w:val="00FF0C03"/>
    <w:rsid w:val="00FF3BF0"/>
    <w:rsid w:val="00FF3E80"/>
    <w:rsid w:val="00FF795D"/>
    <w:rsid w:val="060487F5"/>
    <w:rsid w:val="086E13CC"/>
    <w:rsid w:val="08AB649C"/>
    <w:rsid w:val="0A729110"/>
    <w:rsid w:val="18A428C2"/>
    <w:rsid w:val="19F2ED46"/>
    <w:rsid w:val="19FC1F75"/>
    <w:rsid w:val="1C4C4BED"/>
    <w:rsid w:val="2142674E"/>
    <w:rsid w:val="22FCF210"/>
    <w:rsid w:val="254FF3D0"/>
    <w:rsid w:val="25F96664"/>
    <w:rsid w:val="2B4DE7AF"/>
    <w:rsid w:val="2FCE0FA9"/>
    <w:rsid w:val="39CAD754"/>
    <w:rsid w:val="47E2F642"/>
    <w:rsid w:val="52C0C6A7"/>
    <w:rsid w:val="56865655"/>
    <w:rsid w:val="5BCFE770"/>
    <w:rsid w:val="5C4F7DAA"/>
    <w:rsid w:val="5CDB9697"/>
    <w:rsid w:val="678BBF5A"/>
    <w:rsid w:val="6AC5AE62"/>
    <w:rsid w:val="7C772F6F"/>
    <w:rsid w:val="7FAFE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744DE5"/>
  <w15:docId w15:val="{589C2935-28BF-431E-B92F-C9140587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FA78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FA7863"/>
    <w:rPr>
      <w:rFonts w:ascii="Arial" w:eastAsiaTheme="minorEastAsia" w:hAnsi="Arial"/>
      <w:lang w:eastAsia="zh-CN"/>
    </w:rPr>
  </w:style>
  <w:style w:type="paragraph" w:customStyle="1" w:styleId="Proposal">
    <w:name w:val="Proposal"/>
    <w:basedOn w:val="Normal"/>
    <w:rsid w:val="00591DDC"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efault">
    <w:name w:val="Default"/>
    <w:rsid w:val="00100D0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E5668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 w:eastAsia="en-GB"/>
    </w:rPr>
  </w:style>
  <w:style w:type="character" w:customStyle="1" w:styleId="st1">
    <w:name w:val="st1"/>
    <w:basedOn w:val="DefaultParagraphFont"/>
    <w:rsid w:val="00DE39F9"/>
  </w:style>
  <w:style w:type="paragraph" w:customStyle="1" w:styleId="Reference">
    <w:name w:val="Reference"/>
    <w:basedOn w:val="Normal"/>
    <w:link w:val="ReferenceChar"/>
    <w:rsid w:val="003A3B07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ReferenceChar">
    <w:name w:val="Reference Char"/>
    <w:link w:val="Reference"/>
    <w:rsid w:val="003A3B07"/>
    <w:rPr>
      <w:rFonts w:ascii="Arial" w:eastAsiaTheme="minorEastAsia" w:hAnsi="Arial"/>
      <w:lang w:eastAsia="zh-CN"/>
    </w:rPr>
  </w:style>
  <w:style w:type="character" w:styleId="CommentReference">
    <w:name w:val="annotation reference"/>
    <w:basedOn w:val="DefaultParagraphFont"/>
    <w:rsid w:val="002703B1"/>
    <w:rPr>
      <w:sz w:val="21"/>
      <w:szCs w:val="21"/>
    </w:rPr>
  </w:style>
  <w:style w:type="paragraph" w:styleId="CommentText">
    <w:name w:val="annotation text"/>
    <w:basedOn w:val="Normal"/>
    <w:link w:val="CommentTextChar"/>
    <w:rsid w:val="002703B1"/>
  </w:style>
  <w:style w:type="character" w:customStyle="1" w:styleId="CommentTextChar">
    <w:name w:val="Comment Text Char"/>
    <w:basedOn w:val="DefaultParagraphFont"/>
    <w:link w:val="CommentText"/>
    <w:rsid w:val="002703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03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03B1"/>
    <w:rPr>
      <w:b/>
      <w:bCs/>
      <w:lang w:eastAsia="en-US"/>
    </w:rPr>
  </w:style>
  <w:style w:type="paragraph" w:styleId="ListParagraph">
    <w:name w:val="List Paragraph"/>
    <w:aliases w:val="- Bullets,列出段落,Lista1,?? ??,?????,????,목록 단락,リスト段落,中等深浅网格 1 - 着色 21,列出段落1"/>
    <w:basedOn w:val="Normal"/>
    <w:link w:val="ListParagraphChar"/>
    <w:uiPriority w:val="34"/>
    <w:qFormat/>
    <w:rsid w:val="0037134A"/>
    <w:pPr>
      <w:spacing w:after="0"/>
      <w:ind w:left="720"/>
      <w:contextualSpacing/>
    </w:pPr>
    <w:rPr>
      <w:rFonts w:eastAsia="Times New Roman"/>
      <w:sz w:val="24"/>
      <w:szCs w:val="24"/>
      <w:lang w:val="da-DK" w:eastAsia="da-DK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出段落1 Char"/>
    <w:basedOn w:val="DefaultParagraphFont"/>
    <w:link w:val="ListParagraph"/>
    <w:uiPriority w:val="34"/>
    <w:qFormat/>
    <w:locked/>
    <w:rsid w:val="00C56CF1"/>
    <w:rPr>
      <w:rFonts w:eastAsia="Times New Roman"/>
      <w:sz w:val="24"/>
      <w:szCs w:val="24"/>
      <w:lang w:val="da-DK" w:eastAsia="da-DK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6E66B2"/>
    <w:rPr>
      <w:lang w:eastAsia="en-US"/>
    </w:rPr>
  </w:style>
  <w:style w:type="paragraph" w:customStyle="1" w:styleId="References">
    <w:name w:val="References"/>
    <w:basedOn w:val="Normal"/>
    <w:rsid w:val="009A3994"/>
    <w:pPr>
      <w:numPr>
        <w:numId w:val="23"/>
      </w:numPr>
      <w:spacing w:after="60"/>
    </w:pPr>
    <w:rPr>
      <w:szCs w:val="16"/>
      <w:lang w:val="en-US"/>
    </w:rPr>
  </w:style>
  <w:style w:type="paragraph" w:customStyle="1" w:styleId="Agreement">
    <w:name w:val="Agreement"/>
    <w:basedOn w:val="Normal"/>
    <w:next w:val="Normal"/>
    <w:qFormat/>
    <w:rsid w:val="00A77274"/>
    <w:pPr>
      <w:numPr>
        <w:numId w:val="36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paragraph">
    <w:name w:val="paragraph"/>
    <w:basedOn w:val="Normal"/>
    <w:rsid w:val="00A77274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1">
    <w:name w:val="normaltextrun1"/>
    <w:basedOn w:val="DefaultParagraphFont"/>
    <w:rsid w:val="00A77274"/>
  </w:style>
  <w:style w:type="character" w:customStyle="1" w:styleId="eop">
    <w:name w:val="eop"/>
    <w:basedOn w:val="DefaultParagraphFont"/>
    <w:rsid w:val="00A77274"/>
  </w:style>
  <w:style w:type="character" w:customStyle="1" w:styleId="IvDbodytextChar">
    <w:name w:val="IvD bodytext Char"/>
    <w:basedOn w:val="BodyTextChar"/>
    <w:link w:val="IvDbodytext"/>
    <w:locked/>
    <w:rsid w:val="007C49C9"/>
    <w:rPr>
      <w:rFonts w:ascii="Arial" w:eastAsia="Times New Roman" w:hAnsi="Arial" w:cs="Arial"/>
      <w:spacing w:val="2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7C49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 w:cs="Arial"/>
      <w:spacing w:val="2"/>
      <w:lang w:val="en-US"/>
    </w:rPr>
  </w:style>
  <w:style w:type="character" w:customStyle="1" w:styleId="CRCoverPageZchn">
    <w:name w:val="CR Cover Page Zchn"/>
    <w:link w:val="CRCoverPage"/>
    <w:locked/>
    <w:rsid w:val="00A017BC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5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9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73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60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45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5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609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977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863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9582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8413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952979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0526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7575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7279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3837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233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23212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43890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9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6304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22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7893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7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26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7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94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77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41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79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324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5230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5966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9728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73429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5800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013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2572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425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0721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97666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399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197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0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4185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4115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8228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747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7170">
          <w:marLeft w:val="180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5AIRPNAIUNRU-859666464-5873</_dlc_DocId>
    <_dlc_DocIdUrl xmlns="71c5aaf6-e6ce-465b-b873-5148d2a4c105">
      <Url>https://nokia.sharepoint.com/sites/c5g/e2earch/_layouts/15/DocIdRedir.aspx?ID=5AIRPNAIUNRU-859666464-5873</Url>
      <Description>5AIRPNAIUNRU-859666464-5873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EC64CB-B6B7-4A20-BD38-E7BEAD3E315C}">
  <ds:schemaRefs>
    <ds:schemaRef ds:uri="http://schemas.microsoft.com/office/infopath/2007/PartnerControls"/>
    <ds:schemaRef ds:uri="3b34c8f0-1ef5-4d1e-bb66-517ce7fe7356"/>
    <ds:schemaRef ds:uri="http://www.w3.org/XML/1998/namespace"/>
    <ds:schemaRef ds:uri="http://schemas.microsoft.com/office/2006/documentManagement/types"/>
    <ds:schemaRef ds:uri="http://purl.org/dc/terms/"/>
    <ds:schemaRef ds:uri="71c5aaf6-e6ce-465b-b873-5148d2a4c105"/>
    <ds:schemaRef ds:uri="http://schemas.openxmlformats.org/package/2006/metadata/core-properties"/>
    <ds:schemaRef ds:uri="83f22d2f-d16e-4be6-ad4f-29fa0b067c3c"/>
    <ds:schemaRef ds:uri="http://purl.org/dc/elements/1.1/"/>
    <ds:schemaRef ds:uri="a3840f4f-04be-43d1-b2ef-6ff1382503c7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6873D7C-CEDF-4D41-B470-0299D3FA1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39</TotalTime>
  <Pages>3</Pages>
  <Words>1401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8951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Meng, Yan B. (NSB - CN/Shanghai)</dc:creator>
  <cp:lastModifiedBy>Nokia-GWO</cp:lastModifiedBy>
  <cp:revision>12</cp:revision>
  <dcterms:created xsi:type="dcterms:W3CDTF">2019-09-24T01:33:00Z</dcterms:created>
  <dcterms:modified xsi:type="dcterms:W3CDTF">2019-11-08T07:11:00Z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00cea5b8-c840-4ba8-90c1-8681d6766665</vt:lpwstr>
  </property>
  <property fmtid="{D5CDD505-2E9C-101B-9397-08002B2CF9AE}" pid="4" name="AuthorIds_UIVersion_512">
    <vt:lpwstr>165</vt:lpwstr>
  </property>
</Properties>
</file>